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934B" w14:textId="160C1C51" w:rsidR="00F57FA4" w:rsidRPr="00722C0F" w:rsidRDefault="00F57FA4" w:rsidP="00F57FA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8"/>
          <w:lang w:val="en-US"/>
        </w:rPr>
      </w:pPr>
      <w:r w:rsidRPr="00722C0F">
        <w:rPr>
          <w:rFonts w:cs="Arial"/>
          <w:bCs/>
          <w:sz w:val="24"/>
          <w:szCs w:val="28"/>
          <w:lang w:val="en-US"/>
        </w:rPr>
        <w:t>3GPP TSG RAN1 WG1 Meeting #</w:t>
      </w:r>
      <w:r w:rsidR="00DD34BC">
        <w:rPr>
          <w:rFonts w:cs="Arial"/>
          <w:bCs/>
          <w:sz w:val="24"/>
          <w:szCs w:val="28"/>
          <w:lang w:val="en-US"/>
        </w:rPr>
        <w:t>100</w:t>
      </w:r>
      <w:r w:rsidRPr="00722C0F">
        <w:rPr>
          <w:rFonts w:cs="Arial"/>
          <w:b w:val="0"/>
          <w:bCs/>
          <w:sz w:val="24"/>
          <w:szCs w:val="28"/>
          <w:lang w:val="en-US"/>
        </w:rPr>
        <w:tab/>
      </w:r>
      <w:r w:rsidRPr="00722C0F">
        <w:rPr>
          <w:rFonts w:cs="Arial"/>
          <w:b w:val="0"/>
          <w:bCs/>
          <w:sz w:val="24"/>
          <w:szCs w:val="28"/>
          <w:lang w:val="en-US"/>
        </w:rPr>
        <w:tab/>
      </w:r>
      <w:r w:rsidR="00DD34BC" w:rsidRPr="00DD34BC">
        <w:rPr>
          <w:rFonts w:cs="Arial"/>
          <w:bCs/>
          <w:sz w:val="24"/>
          <w:szCs w:val="28"/>
          <w:lang w:val="en-US"/>
        </w:rPr>
        <w:t>R1-2000453</w:t>
      </w:r>
    </w:p>
    <w:p w14:paraId="73F64D61" w14:textId="0637F230" w:rsidR="00F57FA4" w:rsidRPr="00722C0F" w:rsidRDefault="00DD34BC" w:rsidP="00F57FA4">
      <w:pPr>
        <w:pStyle w:val="Header"/>
        <w:tabs>
          <w:tab w:val="right" w:pos="9639"/>
        </w:tabs>
        <w:rPr>
          <w:rFonts w:cs="Arial"/>
          <w:bCs/>
          <w:sz w:val="24"/>
          <w:szCs w:val="28"/>
          <w:lang w:val="en-US"/>
        </w:rPr>
      </w:pPr>
      <w:r w:rsidRPr="00C57653">
        <w:rPr>
          <w:rFonts w:cs="Arial"/>
          <w:sz w:val="24"/>
          <w:lang w:val="en-US"/>
        </w:rPr>
        <w:t>e-Meeting</w:t>
      </w:r>
      <w:r w:rsidR="006A3D55" w:rsidRPr="006A3D55">
        <w:rPr>
          <w:rFonts w:eastAsia="MS Mincho" w:cs="Arial"/>
          <w:bCs/>
          <w:noProof w:val="0"/>
          <w:sz w:val="24"/>
          <w:szCs w:val="28"/>
          <w:lang w:eastAsia="ja-JP"/>
        </w:rPr>
        <w:t xml:space="preserve">, </w:t>
      </w:r>
      <w:r>
        <w:rPr>
          <w:rFonts w:eastAsia="MS Mincho" w:cs="Arial"/>
          <w:bCs/>
          <w:noProof w:val="0"/>
          <w:sz w:val="24"/>
          <w:szCs w:val="28"/>
          <w:lang w:eastAsia="ja-JP"/>
        </w:rPr>
        <w:t>February 24</w:t>
      </w:r>
      <w:r w:rsidR="006A3D55" w:rsidRPr="006A3D55">
        <w:rPr>
          <w:rFonts w:eastAsia="MS Mincho" w:cs="Arial"/>
          <w:bCs/>
          <w:noProof w:val="0"/>
          <w:sz w:val="24"/>
          <w:szCs w:val="28"/>
          <w:vertAlign w:val="superscript"/>
          <w:lang w:eastAsia="ja-JP"/>
        </w:rPr>
        <w:t>th</w:t>
      </w:r>
      <w:r w:rsidR="006A3D55">
        <w:rPr>
          <w:rFonts w:eastAsia="MS Mincho" w:cs="Arial"/>
          <w:bCs/>
          <w:noProof w:val="0"/>
          <w:sz w:val="24"/>
          <w:szCs w:val="28"/>
          <w:lang w:eastAsia="ja-JP"/>
        </w:rPr>
        <w:t xml:space="preserve"> </w:t>
      </w:r>
      <w:r w:rsidR="006A3D55" w:rsidRPr="006A3D55">
        <w:rPr>
          <w:rFonts w:eastAsia="MS Mincho" w:cs="Arial"/>
          <w:bCs/>
          <w:noProof w:val="0"/>
          <w:sz w:val="24"/>
          <w:szCs w:val="28"/>
          <w:lang w:eastAsia="ja-JP"/>
        </w:rPr>
        <w:t xml:space="preserve">– </w:t>
      </w:r>
      <w:r>
        <w:rPr>
          <w:rFonts w:eastAsia="MS Mincho" w:cs="Arial"/>
          <w:bCs/>
          <w:noProof w:val="0"/>
          <w:sz w:val="24"/>
          <w:szCs w:val="28"/>
          <w:lang w:eastAsia="ja-JP"/>
        </w:rPr>
        <w:t>March 6</w:t>
      </w:r>
      <w:r w:rsidRPr="00DD34BC">
        <w:rPr>
          <w:rFonts w:eastAsia="MS Mincho" w:cs="Arial"/>
          <w:bCs/>
          <w:noProof w:val="0"/>
          <w:sz w:val="24"/>
          <w:szCs w:val="28"/>
          <w:vertAlign w:val="superscript"/>
          <w:lang w:eastAsia="ja-JP"/>
        </w:rPr>
        <w:t>th</w:t>
      </w:r>
      <w:r w:rsidR="006A3D55" w:rsidRPr="006A3D55">
        <w:rPr>
          <w:rFonts w:eastAsia="MS Mincho" w:cs="Arial"/>
          <w:bCs/>
          <w:noProof w:val="0"/>
          <w:sz w:val="24"/>
          <w:szCs w:val="28"/>
          <w:lang w:eastAsia="ja-JP"/>
        </w:rPr>
        <w:t>, 20</w:t>
      </w:r>
      <w:r>
        <w:rPr>
          <w:rFonts w:eastAsia="MS Mincho" w:cs="Arial"/>
          <w:bCs/>
          <w:noProof w:val="0"/>
          <w:sz w:val="24"/>
          <w:szCs w:val="28"/>
          <w:lang w:eastAsia="ja-JP"/>
        </w:rPr>
        <w:t>20</w:t>
      </w:r>
    </w:p>
    <w:p w14:paraId="4B0377BA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14ED37" w14:textId="482223FA" w:rsidR="00F57FA4" w:rsidRPr="00FA7E8D" w:rsidRDefault="00A742D1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DD34BC" w:rsidRPr="00DD34BC">
        <w:rPr>
          <w:rFonts w:ascii="Arial" w:hAnsi="Arial" w:cs="Arial"/>
          <w:b/>
          <w:sz w:val="22"/>
          <w:szCs w:val="22"/>
        </w:rPr>
        <w:t>7.2.5.5</w:t>
      </w:r>
    </w:p>
    <w:p w14:paraId="40DD3E3B" w14:textId="68CE4256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Title: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DD34BC" w:rsidRPr="00DD34BC">
        <w:rPr>
          <w:rFonts w:ascii="Arial" w:hAnsi="Arial" w:cs="Arial"/>
          <w:b/>
          <w:sz w:val="22"/>
          <w:szCs w:val="22"/>
        </w:rPr>
        <w:t>Remaining issues on enhanced inter UE Tx prioritization</w:t>
      </w:r>
      <w:r w:rsidR="00DD34BC">
        <w:rPr>
          <w:rFonts w:ascii="Arial" w:hAnsi="Arial" w:cs="Arial"/>
          <w:b/>
          <w:sz w:val="22"/>
          <w:szCs w:val="22"/>
        </w:rPr>
        <w:t>/</w:t>
      </w:r>
      <w:r w:rsidR="00DD34BC" w:rsidRPr="00DD34BC">
        <w:rPr>
          <w:rFonts w:ascii="Arial" w:hAnsi="Arial" w:cs="Arial"/>
          <w:b/>
          <w:sz w:val="22"/>
          <w:szCs w:val="22"/>
        </w:rPr>
        <w:t>multiplexing</w:t>
      </w:r>
      <w:r w:rsidR="00455409">
        <w:rPr>
          <w:rFonts w:ascii="Arial" w:hAnsi="Arial" w:cs="Arial"/>
          <w:b/>
          <w:sz w:val="22"/>
          <w:szCs w:val="22"/>
        </w:rPr>
        <w:t xml:space="preserve"> </w:t>
      </w:r>
    </w:p>
    <w:p w14:paraId="02A942D1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Source: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3274F630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Document for: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62ECE9F0" w14:textId="77777777" w:rsidR="002D44AF" w:rsidRPr="00B21434" w:rsidRDefault="002D44AF" w:rsidP="002D44AF">
      <w:pPr>
        <w:pStyle w:val="Heading1"/>
        <w:rPr>
          <w:rFonts w:cs="Arial"/>
          <w:lang w:val="en-US"/>
        </w:rPr>
      </w:pPr>
      <w:r w:rsidRPr="00B21434">
        <w:rPr>
          <w:rFonts w:cs="Arial"/>
          <w:lang w:val="en-US" w:eastAsia="zh-TW"/>
        </w:rPr>
        <w:t>Introduction</w:t>
      </w:r>
    </w:p>
    <w:p w14:paraId="0125DE47" w14:textId="2FDBE1CF" w:rsidR="00C34CBA" w:rsidRDefault="00BD729D" w:rsidP="00604E6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contribution, we </w:t>
      </w:r>
      <w:r w:rsidR="00A556EA" w:rsidRPr="007E42A0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8B263D">
        <w:rPr>
          <w:rFonts w:ascii="Times New Roman" w:hAnsi="Times New Roman"/>
          <w:b w:val="0"/>
          <w:bCs/>
          <w:sz w:val="20"/>
          <w:lang w:val="en-US" w:eastAsia="zh-TW"/>
        </w:rPr>
        <w:t>th</w:t>
      </w:r>
      <w:r w:rsidR="00A04FD5">
        <w:rPr>
          <w:rFonts w:ascii="Times New Roman" w:hAnsi="Times New Roman"/>
          <w:b w:val="0"/>
          <w:bCs/>
          <w:sz w:val="20"/>
          <w:lang w:val="en-US" w:eastAsia="zh-TW"/>
        </w:rPr>
        <w:t>e</w:t>
      </w:r>
      <w:r w:rsidR="008B263D">
        <w:rPr>
          <w:rFonts w:ascii="Times New Roman" w:hAnsi="Times New Roman"/>
          <w:b w:val="0"/>
          <w:bCs/>
          <w:sz w:val="20"/>
          <w:lang w:val="en-US" w:eastAsia="zh-TW"/>
        </w:rPr>
        <w:t xml:space="preserve"> issue of </w:t>
      </w:r>
      <w:r w:rsidR="008B263D" w:rsidRPr="008B263D">
        <w:rPr>
          <w:rFonts w:ascii="Times New Roman" w:hAnsi="Times New Roman"/>
          <w:b w:val="0"/>
          <w:bCs/>
          <w:sz w:val="20"/>
          <w:lang w:val="en-US" w:eastAsia="zh-TW"/>
        </w:rPr>
        <w:t>scheduling an UL transmission on the cancelled symbols by UL cancelation indication.</w:t>
      </w:r>
    </w:p>
    <w:p w14:paraId="185BC3A7" w14:textId="7E66BC5F" w:rsidR="00795686" w:rsidRPr="00A950C9" w:rsidRDefault="00A950C9" w:rsidP="00A950C9">
      <w:pPr>
        <w:pStyle w:val="Heading1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Uplink transmission cancelation</w:t>
      </w:r>
    </w:p>
    <w:p w14:paraId="7CFA53C8" w14:textId="28023FC8" w:rsidR="008B263D" w:rsidRDefault="008B263D" w:rsidP="008B263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The following agreement was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 xml:space="preserve"> made in RAN1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#98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 UL CI 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>[1].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8B263D" w:rsidRPr="00BA3A66" w14:paraId="50A1607A" w14:textId="77777777" w:rsidTr="00C42584">
        <w:tc>
          <w:tcPr>
            <w:tcW w:w="9639" w:type="dxa"/>
          </w:tcPr>
          <w:p w14:paraId="2A6D0E67" w14:textId="77777777" w:rsidR="008B263D" w:rsidRPr="0099219A" w:rsidRDefault="008B263D" w:rsidP="00C42584">
            <w:pPr>
              <w:spacing w:after="0"/>
              <w:rPr>
                <w:rFonts w:eastAsia="Batang"/>
                <w:lang w:val="en-GB" w:eastAsia="x-none"/>
              </w:rPr>
            </w:pPr>
            <w:r w:rsidRPr="0099219A">
              <w:rPr>
                <w:rFonts w:eastAsia="Batang"/>
                <w:highlight w:val="green"/>
                <w:lang w:val="en-GB" w:eastAsia="x-none"/>
              </w:rPr>
              <w:t>Agreements</w:t>
            </w:r>
            <w:r w:rsidRPr="0099219A">
              <w:rPr>
                <w:rFonts w:eastAsia="Batang"/>
                <w:lang w:val="en-GB" w:eastAsia="x-none"/>
              </w:rPr>
              <w:t>:</w:t>
            </w:r>
          </w:p>
          <w:p w14:paraId="34CE4AE1" w14:textId="77777777" w:rsidR="008B263D" w:rsidRPr="0099219A" w:rsidRDefault="008B263D" w:rsidP="008B263D">
            <w:pPr>
              <w:widowControl w:val="0"/>
              <w:numPr>
                <w:ilvl w:val="0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Upon detecting an UL cancelation indication, for the transmission of UL signal/channels, “stop with resuming” is not supported</w:t>
            </w:r>
          </w:p>
          <w:p w14:paraId="691B5BD3" w14:textId="77777777" w:rsidR="008B263D" w:rsidRPr="0099219A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Except:</w:t>
            </w:r>
          </w:p>
          <w:p w14:paraId="599E8F6F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SRS can still be transmitted on the non-cancelled symbols (conditioned on if SRS can be pre-empted)</w:t>
            </w:r>
          </w:p>
          <w:p w14:paraId="32F170BD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for the PUSCH repetition (Rel-15 &amp; Rel-16) case</w:t>
            </w:r>
          </w:p>
          <w:p w14:paraId="737ECD36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for the PUCCH repetition case (conditioned on if PUCCH can be pre-empted)</w:t>
            </w:r>
          </w:p>
          <w:p w14:paraId="6293868D" w14:textId="77777777" w:rsidR="008B263D" w:rsidRPr="0099219A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whether another PUSCH can be scheduled in non-pre-empted resource</w:t>
            </w:r>
          </w:p>
          <w:p w14:paraId="509DCBD4" w14:textId="77777777" w:rsidR="008B263D" w:rsidRPr="00DC5A56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impact (e.g. phase continuity issue) to a different carrier due to UL cancelation</w:t>
            </w:r>
          </w:p>
        </w:tc>
      </w:tr>
    </w:tbl>
    <w:p w14:paraId="55ECEAD8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69A9E1E7" w14:textId="7BFB30DC" w:rsidR="009318E9" w:rsidRDefault="008B263D" w:rsidP="00AC677B">
      <w:pPr>
        <w:spacing w:after="40"/>
        <w:jc w:val="both"/>
        <w:rPr>
          <w:lang w:eastAsia="ko-KR"/>
        </w:rPr>
      </w:pPr>
      <w:r>
        <w:rPr>
          <w:lang w:eastAsia="ko-KR"/>
        </w:rPr>
        <w:t>According to the agreement, the UE will cancel all the remaining symbols of the PUSCH that has at least on</w:t>
      </w:r>
      <w:r w:rsidR="0015566F">
        <w:rPr>
          <w:lang w:eastAsia="ko-KR"/>
        </w:rPr>
        <w:t xml:space="preserve">e symbol </w:t>
      </w:r>
      <w:bookmarkStart w:id="0" w:name="_GoBack"/>
      <w:bookmarkEnd w:id="0"/>
      <w:r>
        <w:rPr>
          <w:lang w:eastAsia="ko-KR"/>
        </w:rPr>
        <w:t>cancelled by UL CI</w:t>
      </w:r>
      <w:r w:rsidR="00AC677B">
        <w:rPr>
          <w:lang w:eastAsia="ko-KR"/>
        </w:rPr>
        <w:t>.</w:t>
      </w:r>
      <w:r>
        <w:rPr>
          <w:lang w:eastAsia="ko-KR"/>
        </w:rPr>
        <w:t xml:space="preserve"> As illustrated in the figure below, the cancelled symbols of the PUSCH can be divided into two regions:</w:t>
      </w:r>
    </w:p>
    <w:p w14:paraId="222F40C1" w14:textId="21045B68" w:rsidR="008B263D" w:rsidRDefault="008B263D" w:rsidP="00AC677B">
      <w:pPr>
        <w:spacing w:after="40"/>
        <w:jc w:val="both"/>
        <w:rPr>
          <w:lang w:eastAsia="ko-KR"/>
        </w:rPr>
      </w:pPr>
      <w:r w:rsidRPr="008B263D">
        <w:rPr>
          <w:b/>
          <w:u w:val="single"/>
          <w:lang w:eastAsia="ko-KR"/>
        </w:rPr>
        <w:t>Region A:</w:t>
      </w:r>
      <w:r>
        <w:rPr>
          <w:lang w:eastAsia="ko-KR"/>
        </w:rPr>
        <w:t xml:space="preserve"> the symbols that are cancelled by the UL CI.</w:t>
      </w:r>
      <w:r w:rsidR="00B86F7D">
        <w:rPr>
          <w:lang w:eastAsia="ko-KR"/>
        </w:rPr>
        <w:t xml:space="preserve"> It is expected that this region is overlapped with </w:t>
      </w:r>
      <w:r>
        <w:rPr>
          <w:lang w:eastAsia="ko-KR"/>
        </w:rPr>
        <w:t xml:space="preserve">UL transmission </w:t>
      </w:r>
      <w:r w:rsidR="00B86F7D">
        <w:rPr>
          <w:lang w:eastAsia="ko-KR"/>
        </w:rPr>
        <w:t>of</w:t>
      </w:r>
      <w:r>
        <w:rPr>
          <w:lang w:eastAsia="ko-KR"/>
        </w:rPr>
        <w:t xml:space="preserve"> </w:t>
      </w:r>
      <w:r w:rsidR="00B86F7D">
        <w:rPr>
          <w:lang w:eastAsia="ko-KR"/>
        </w:rPr>
        <w:t xml:space="preserve">a </w:t>
      </w:r>
      <w:r w:rsidR="00B86F7D">
        <w:rPr>
          <w:lang w:eastAsia="ko-KR"/>
        </w:rPr>
        <w:t xml:space="preserve">URLLC </w:t>
      </w:r>
      <w:r>
        <w:rPr>
          <w:lang w:eastAsia="ko-KR"/>
        </w:rPr>
        <w:t>UE.</w:t>
      </w:r>
    </w:p>
    <w:p w14:paraId="7E720231" w14:textId="4C59ED45" w:rsidR="008B263D" w:rsidRDefault="008B263D" w:rsidP="00AC677B">
      <w:pPr>
        <w:spacing w:after="40"/>
        <w:jc w:val="both"/>
        <w:rPr>
          <w:lang w:eastAsia="ko-KR"/>
        </w:rPr>
      </w:pPr>
      <w:r w:rsidRPr="008B263D">
        <w:rPr>
          <w:b/>
          <w:u w:val="single"/>
          <w:lang w:eastAsia="ko-KR"/>
        </w:rPr>
        <w:t>Region B:</w:t>
      </w:r>
      <w:r>
        <w:rPr>
          <w:lang w:eastAsia="ko-KR"/>
        </w:rPr>
        <w:t xml:space="preserve"> the symbols that are cancelled because </w:t>
      </w:r>
      <w:r w:rsidRPr="008B263D">
        <w:rPr>
          <w:lang w:eastAsia="ko-KR"/>
        </w:rPr>
        <w:t>“stop with resuming” is not supported</w:t>
      </w:r>
      <w:r>
        <w:rPr>
          <w:lang w:eastAsia="ko-KR"/>
        </w:rPr>
        <w:t xml:space="preserve"> for PUSCH cancellation. </w:t>
      </w:r>
    </w:p>
    <w:p w14:paraId="79BD6FE1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30F5C054" w14:textId="0A31B931" w:rsidR="00B86F7D" w:rsidRDefault="00B86F7D" w:rsidP="008B263D">
      <w:pPr>
        <w:spacing w:after="60"/>
        <w:jc w:val="center"/>
        <w:rPr>
          <w:lang w:eastAsia="ko-KR"/>
        </w:rPr>
      </w:pPr>
      <w:r w:rsidRPr="00B86F7D">
        <w:drawing>
          <wp:inline distT="0" distB="0" distL="0" distR="0" wp14:anchorId="6051F39D" wp14:editId="22EA1B9A">
            <wp:extent cx="4191635" cy="2326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282F6" w14:textId="4BFEE9CB" w:rsidR="008B263D" w:rsidRDefault="008B263D" w:rsidP="008B263D">
      <w:pPr>
        <w:jc w:val="center"/>
        <w:rPr>
          <w:lang w:eastAsia="ko-KR"/>
        </w:rPr>
      </w:pPr>
      <w:bookmarkStart w:id="1" w:name="_Ref32596404"/>
      <w:r w:rsidRPr="00B76D86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 w:rsidRPr="00B76D86">
        <w:t xml:space="preserve">: </w:t>
      </w:r>
      <w:r>
        <w:t xml:space="preserve">Cancellation regions </w:t>
      </w:r>
      <w:r w:rsidR="00B86F7D">
        <w:t>of a</w:t>
      </w:r>
      <w:r>
        <w:t xml:space="preserve"> PUSCH cancelled by UL CI.</w:t>
      </w:r>
    </w:p>
    <w:p w14:paraId="1F877412" w14:textId="16194DCA" w:rsidR="008B263D" w:rsidRDefault="008B263D" w:rsidP="008B263D">
      <w:pPr>
        <w:spacing w:after="40"/>
        <w:jc w:val="both"/>
      </w:pPr>
      <w:r>
        <w:rPr>
          <w:lang w:eastAsia="ko-KR"/>
        </w:rPr>
        <w:t>It is possible that “Region B” doesn’t overlap with another URLLC UL transmission. Hence, it could be assumed that the gNB re-schedule</w:t>
      </w:r>
      <w:r w:rsidR="007D0637">
        <w:rPr>
          <w:lang w:eastAsia="ko-KR"/>
        </w:rPr>
        <w:t>s</w:t>
      </w:r>
      <w:r>
        <w:rPr>
          <w:lang w:eastAsia="ko-KR"/>
        </w:rPr>
        <w:t xml:space="preserve"> the UE with an UL transmission on these symbols (i.e. “Region B”). However, it is clear in RAN1 that re-scheduling the UE with another UL transmission on these symbols cause high UE complexity </w:t>
      </w:r>
      <w:r>
        <w:rPr>
          <w:lang w:eastAsia="ko-KR"/>
        </w:rPr>
        <w:lastRenderedPageBreak/>
        <w:t xml:space="preserve">implementation. According to this understanding, RAN1 has agreed to prevent re-scheduling the UE on the cancelled symbols in the </w:t>
      </w:r>
      <w:r>
        <w:t xml:space="preserve">intra-UE </w:t>
      </w:r>
      <w:r w:rsidRPr="008B263D">
        <w:t>prioritization</w:t>
      </w:r>
      <w:r>
        <w:t xml:space="preserve"> case</w:t>
      </w:r>
      <w:r w:rsidR="00A04FD5">
        <w:t>,</w:t>
      </w:r>
      <w:r>
        <w:t xml:space="preserve"> as shown in the following</w:t>
      </w:r>
      <w:r w:rsidRPr="008B263D">
        <w:t xml:space="preserve"> </w:t>
      </w:r>
      <w:r>
        <w:t xml:space="preserve">agreements </w:t>
      </w:r>
      <w:r w:rsidR="00A04FD5">
        <w:t>from</w:t>
      </w:r>
      <w:r>
        <w:t xml:space="preserve"> RAN1#99: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072"/>
      </w:tblGrid>
      <w:tr w:rsidR="008B263D" w14:paraId="6D19241E" w14:textId="77777777" w:rsidTr="008B263D">
        <w:tc>
          <w:tcPr>
            <w:tcW w:w="9072" w:type="dxa"/>
          </w:tcPr>
          <w:p w14:paraId="4B19F4CC" w14:textId="77777777" w:rsidR="008B263D" w:rsidRDefault="008B263D" w:rsidP="00A04FD5">
            <w:pPr>
              <w:spacing w:after="12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3DD10469" w14:textId="77777777" w:rsidR="008B263D" w:rsidRDefault="008B263D" w:rsidP="00A04FD5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When a high-priority UL transmission overlaps with a low-priority UL transmission in a slot, </w:t>
            </w:r>
          </w:p>
          <w:p w14:paraId="06B1C682" w14:textId="48CD794F" w:rsidR="008B263D" w:rsidRDefault="008B263D" w:rsidP="00A04FD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UE is not expected to be scheduled to transmit in the non-overlapping canceled symbols</w:t>
            </w:r>
          </w:p>
        </w:tc>
      </w:tr>
    </w:tbl>
    <w:p w14:paraId="12345835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7D289C5A" w14:textId="43C22D05" w:rsidR="008B263D" w:rsidRPr="00903CD0" w:rsidRDefault="00A04FD5" w:rsidP="00B86F7D">
      <w:pPr>
        <w:spacing w:after="120"/>
        <w:jc w:val="both"/>
        <w:rPr>
          <w:lang w:eastAsia="ko-KR"/>
        </w:rPr>
      </w:pPr>
      <w:r>
        <w:rPr>
          <w:lang w:eastAsia="ko-KR"/>
        </w:rPr>
        <w:t>Therefore,</w:t>
      </w:r>
      <w:r w:rsidR="00B86F7D">
        <w:rPr>
          <w:lang w:eastAsia="ko-KR"/>
        </w:rPr>
        <w:t xml:space="preserve"> to ease the UE implementation and to align the procedures for inter-UE and intra-UE UL </w:t>
      </w:r>
      <w:r w:rsidR="00B86F7D">
        <w:rPr>
          <w:lang w:eastAsia="ko-KR"/>
        </w:rPr>
        <w:t>cancelation</w:t>
      </w:r>
      <w:r w:rsidR="00B86F7D">
        <w:rPr>
          <w:lang w:eastAsia="ko-KR"/>
        </w:rPr>
        <w:t>s</w:t>
      </w:r>
      <w:r>
        <w:rPr>
          <w:lang w:eastAsia="ko-KR"/>
        </w:rPr>
        <w:t>, t</w:t>
      </w:r>
      <w:r w:rsidRPr="00A04FD5">
        <w:rPr>
          <w:lang w:eastAsia="ko-KR"/>
        </w:rPr>
        <w:t xml:space="preserve">he UE </w:t>
      </w:r>
      <w:r>
        <w:rPr>
          <w:lang w:eastAsia="ko-KR"/>
        </w:rPr>
        <w:t>should</w:t>
      </w:r>
      <w:r w:rsidRPr="00A04FD5">
        <w:rPr>
          <w:lang w:eastAsia="ko-KR"/>
        </w:rPr>
        <w:t xml:space="preserve"> not expected to be scheduled to transmit in the canceled symbols</w:t>
      </w:r>
      <w:r>
        <w:rPr>
          <w:lang w:eastAsia="ko-KR"/>
        </w:rPr>
        <w:t xml:space="preserve"> that don’t overlap with CI (i.e. “Region B”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_Ref32596404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B76D86"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).</w:t>
      </w:r>
    </w:p>
    <w:p w14:paraId="1C4D7235" w14:textId="6C3F0304" w:rsidR="00F33F58" w:rsidRPr="00224425" w:rsidRDefault="00224425" w:rsidP="00224425">
      <w:pPr>
        <w:pStyle w:val="ListParagraph"/>
        <w:numPr>
          <w:ilvl w:val="0"/>
          <w:numId w:val="25"/>
        </w:numPr>
        <w:spacing w:after="120"/>
        <w:jc w:val="both"/>
        <w:rPr>
          <w:i/>
          <w:lang w:eastAsia="ko-KR"/>
        </w:rPr>
      </w:pPr>
      <w:r w:rsidRPr="00224425">
        <w:rPr>
          <w:b/>
          <w:i/>
          <w:lang w:eastAsia="ko-KR"/>
        </w:rPr>
        <w:t xml:space="preserve">The UE </w:t>
      </w:r>
      <w:r>
        <w:rPr>
          <w:b/>
          <w:i/>
          <w:lang w:eastAsia="ko-KR"/>
        </w:rPr>
        <w:t>is</w:t>
      </w:r>
      <w:r w:rsidRPr="00224425">
        <w:rPr>
          <w:b/>
          <w:i/>
          <w:lang w:eastAsia="ko-KR"/>
        </w:rPr>
        <w:t xml:space="preserve"> not expected to be scheduled to transmit in the canceled symbols that don’t overlap with CI</w:t>
      </w:r>
      <w:r w:rsidR="00D77F31" w:rsidRPr="00F574DC">
        <w:rPr>
          <w:b/>
          <w:i/>
          <w:lang w:eastAsia="ko-KR"/>
        </w:rPr>
        <w:t>.</w:t>
      </w:r>
    </w:p>
    <w:p w14:paraId="577C3446" w14:textId="0E3AFDA9" w:rsidR="003E2EB4" w:rsidRPr="00A04FD5" w:rsidRDefault="00C01545" w:rsidP="00A04FD5">
      <w:pPr>
        <w:pStyle w:val="Heading1"/>
        <w:rPr>
          <w:rFonts w:cs="Arial"/>
          <w:lang w:val="en-US" w:eastAsia="zh-TW"/>
        </w:rPr>
      </w:pPr>
      <w:r w:rsidRPr="00F3008F">
        <w:rPr>
          <w:rFonts w:cs="Arial"/>
          <w:lang w:val="en-US" w:eastAsia="zh-TW"/>
        </w:rPr>
        <w:t>Conclusions</w:t>
      </w:r>
    </w:p>
    <w:p w14:paraId="4539E93E" w14:textId="4843C3E8" w:rsidR="00E66AAF" w:rsidRPr="00DB30F5" w:rsidRDefault="00A04FD5" w:rsidP="000E2104">
      <w:pPr>
        <w:snapToGrid w:val="0"/>
        <w:spacing w:before="240" w:after="0"/>
        <w:jc w:val="both"/>
        <w:rPr>
          <w:rFonts w:eastAsia="Yu Mincho"/>
          <w:lang w:eastAsia="zh-CN"/>
        </w:rPr>
      </w:pPr>
      <w:r w:rsidRPr="00A04FD5">
        <w:rPr>
          <w:rFonts w:eastAsia="Yu Mincho"/>
          <w:lang w:eastAsia="zh-CN"/>
        </w:rPr>
        <w:t>In this contribution, we discuss</w:t>
      </w:r>
      <w:r>
        <w:rPr>
          <w:rFonts w:eastAsia="Yu Mincho"/>
          <w:lang w:eastAsia="zh-CN"/>
        </w:rPr>
        <w:t>ed</w:t>
      </w:r>
      <w:r w:rsidRPr="00A04FD5">
        <w:rPr>
          <w:rFonts w:eastAsia="Yu Mincho"/>
          <w:lang w:eastAsia="zh-CN"/>
        </w:rPr>
        <w:t xml:space="preserve"> the issue of scheduling an UL transmission on the cancelled symbols by UL cancelation indication</w:t>
      </w:r>
      <w:r>
        <w:rPr>
          <w:rFonts w:eastAsia="Yu Mincho"/>
          <w:lang w:eastAsia="zh-CN"/>
        </w:rPr>
        <w:t xml:space="preserve"> and we have the following proposal</w:t>
      </w:r>
      <w:r w:rsidR="00D56A40" w:rsidRPr="00DB30F5">
        <w:rPr>
          <w:rFonts w:eastAsia="Yu Mincho"/>
          <w:lang w:eastAsia="zh-CN"/>
        </w:rPr>
        <w:t>:</w:t>
      </w:r>
    </w:p>
    <w:p w14:paraId="59B5CB89" w14:textId="77777777" w:rsidR="009D4B22" w:rsidRPr="00DB30F5" w:rsidRDefault="009D4B22" w:rsidP="001E6A9A">
      <w:pPr>
        <w:spacing w:after="0"/>
        <w:jc w:val="both"/>
        <w:rPr>
          <w:b/>
          <w:lang w:eastAsia="zh-TW"/>
        </w:rPr>
      </w:pPr>
    </w:p>
    <w:p w14:paraId="17125C29" w14:textId="60C84BFC" w:rsidR="00F574DC" w:rsidRPr="003E2EB4" w:rsidRDefault="00224425" w:rsidP="003E2EB4">
      <w:pPr>
        <w:pStyle w:val="ListParagraph"/>
        <w:numPr>
          <w:ilvl w:val="0"/>
          <w:numId w:val="26"/>
        </w:numPr>
        <w:spacing w:after="120"/>
        <w:ind w:left="0" w:firstLine="0"/>
        <w:jc w:val="both"/>
        <w:rPr>
          <w:b/>
          <w:i/>
          <w:lang w:eastAsia="ko-KR"/>
        </w:rPr>
      </w:pPr>
      <w:r w:rsidRPr="00224425">
        <w:rPr>
          <w:b/>
          <w:i/>
          <w:lang w:eastAsia="ko-KR"/>
        </w:rPr>
        <w:t xml:space="preserve">The UE </w:t>
      </w:r>
      <w:r>
        <w:rPr>
          <w:b/>
          <w:i/>
          <w:lang w:eastAsia="ko-KR"/>
        </w:rPr>
        <w:t>is</w:t>
      </w:r>
      <w:r w:rsidRPr="00224425">
        <w:rPr>
          <w:b/>
          <w:i/>
          <w:lang w:eastAsia="ko-KR"/>
        </w:rPr>
        <w:t xml:space="preserve"> not expected to be scheduled to transmit in the canceled symbols that don’t overlap with CI</w:t>
      </w:r>
      <w:r w:rsidR="00F574DC" w:rsidRPr="00F574DC">
        <w:rPr>
          <w:b/>
          <w:i/>
          <w:lang w:eastAsia="ko-KR"/>
        </w:rPr>
        <w:t>.</w:t>
      </w:r>
    </w:p>
    <w:p w14:paraId="6343FBCE" w14:textId="77777777" w:rsidR="002D44AF" w:rsidRPr="00F3008F" w:rsidRDefault="002D44AF" w:rsidP="002D44AF">
      <w:pPr>
        <w:pStyle w:val="Heading1"/>
        <w:rPr>
          <w:rFonts w:cs="Arial"/>
          <w:lang w:val="en-US"/>
        </w:rPr>
      </w:pPr>
      <w:r w:rsidRPr="00F3008F">
        <w:rPr>
          <w:rFonts w:cs="Arial"/>
          <w:lang w:val="en-US" w:eastAsia="zh-TW"/>
        </w:rPr>
        <w:t>References</w:t>
      </w:r>
    </w:p>
    <w:p w14:paraId="2B9BD3F4" w14:textId="2522A883" w:rsidR="00837869" w:rsidRPr="001908C4" w:rsidRDefault="0025048A" w:rsidP="00A04FD5">
      <w:pPr>
        <w:numPr>
          <w:ilvl w:val="0"/>
          <w:numId w:val="2"/>
        </w:numPr>
        <w:spacing w:after="0"/>
      </w:pPr>
      <w:r>
        <w:t>Chairman’s notes, RAN1#9</w:t>
      </w:r>
      <w:r w:rsidR="000310F6">
        <w:t>8</w:t>
      </w:r>
      <w:r>
        <w:t xml:space="preserve">, </w:t>
      </w:r>
      <w:r w:rsidR="00A04FD5" w:rsidRPr="00A04FD5">
        <w:t>Prague, Czech Republic, August, 2019</w:t>
      </w:r>
      <w:r>
        <w:t>.</w:t>
      </w:r>
    </w:p>
    <w:sectPr w:rsidR="00837869" w:rsidRPr="001908C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7E828" w14:textId="77777777" w:rsidR="006634E7" w:rsidRDefault="006634E7">
      <w:r>
        <w:separator/>
      </w:r>
    </w:p>
  </w:endnote>
  <w:endnote w:type="continuationSeparator" w:id="0">
    <w:p w14:paraId="76532CA1" w14:textId="77777777" w:rsidR="006634E7" w:rsidRDefault="0066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0A97A" w14:textId="77777777" w:rsidR="006634E7" w:rsidRDefault="006634E7">
      <w:r>
        <w:separator/>
      </w:r>
    </w:p>
  </w:footnote>
  <w:footnote w:type="continuationSeparator" w:id="0">
    <w:p w14:paraId="2DFA3FB3" w14:textId="77777777" w:rsidR="006634E7" w:rsidRDefault="0066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49F3"/>
    <w:multiLevelType w:val="hybridMultilevel"/>
    <w:tmpl w:val="17AA2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B8"/>
    <w:multiLevelType w:val="hybridMultilevel"/>
    <w:tmpl w:val="6720A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06445"/>
    <w:multiLevelType w:val="hybridMultilevel"/>
    <w:tmpl w:val="9FE45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E21"/>
    <w:multiLevelType w:val="hybridMultilevel"/>
    <w:tmpl w:val="2812A8AE"/>
    <w:lvl w:ilvl="0" w:tplc="B48ABFF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B2195"/>
    <w:multiLevelType w:val="multilevel"/>
    <w:tmpl w:val="D0B44920"/>
    <w:styleLink w:val="Proposals"/>
    <w:lvl w:ilvl="0">
      <w:start w:val="1"/>
      <w:numFmt w:val="none"/>
      <w:lvlText w:val="Proposal :"/>
      <w:lvlJc w:val="left"/>
      <w:pPr>
        <w:ind w:left="360" w:hanging="360"/>
      </w:pPr>
      <w:rPr>
        <w:rFonts w:ascii="Times New Roman" w:hAnsi="Times New Roman" w:hint="default"/>
        <w:b/>
        <w:i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5D78"/>
    <w:multiLevelType w:val="hybridMultilevel"/>
    <w:tmpl w:val="0980C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3645AAF"/>
    <w:multiLevelType w:val="hybridMultilevel"/>
    <w:tmpl w:val="49AA8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34D1"/>
    <w:multiLevelType w:val="hybridMultilevel"/>
    <w:tmpl w:val="0152E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16C2"/>
    <w:multiLevelType w:val="hybridMultilevel"/>
    <w:tmpl w:val="A9641014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C24F1"/>
    <w:multiLevelType w:val="hybridMultilevel"/>
    <w:tmpl w:val="EED892E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308C39C2"/>
    <w:multiLevelType w:val="multilevel"/>
    <w:tmpl w:val="D0B44920"/>
    <w:numStyleLink w:val="Proposals"/>
  </w:abstractNum>
  <w:abstractNum w:abstractNumId="15" w15:restartNumberingAfterBreak="0">
    <w:nsid w:val="311A771F"/>
    <w:multiLevelType w:val="hybridMultilevel"/>
    <w:tmpl w:val="61BE5562"/>
    <w:lvl w:ilvl="0" w:tplc="60AE8B56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35AA0449"/>
    <w:multiLevelType w:val="hybridMultilevel"/>
    <w:tmpl w:val="0F08F7DA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50F0E"/>
    <w:multiLevelType w:val="hybridMultilevel"/>
    <w:tmpl w:val="1228CCE8"/>
    <w:lvl w:ilvl="0" w:tplc="F03E2AD2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120EE"/>
    <w:multiLevelType w:val="hybridMultilevel"/>
    <w:tmpl w:val="325416F6"/>
    <w:lvl w:ilvl="0" w:tplc="CF743470">
      <w:start w:val="1"/>
      <w:numFmt w:val="decimal"/>
      <w:suff w:val="space"/>
      <w:lvlText w:val="Observation %1:"/>
      <w:lvlJc w:val="left"/>
      <w:pPr>
        <w:ind w:left="1353" w:hanging="1353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AA46647"/>
    <w:multiLevelType w:val="hybridMultilevel"/>
    <w:tmpl w:val="72D4CDBC"/>
    <w:lvl w:ilvl="0" w:tplc="877E655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4A76"/>
    <w:multiLevelType w:val="hybridMultilevel"/>
    <w:tmpl w:val="BEAAF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66F4DD2"/>
    <w:multiLevelType w:val="hybridMultilevel"/>
    <w:tmpl w:val="57F49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71D"/>
    <w:multiLevelType w:val="hybridMultilevel"/>
    <w:tmpl w:val="75F8075C"/>
    <w:lvl w:ilvl="0" w:tplc="5A247644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F54002"/>
    <w:multiLevelType w:val="hybridMultilevel"/>
    <w:tmpl w:val="F22E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D1E15"/>
    <w:multiLevelType w:val="hybridMultilevel"/>
    <w:tmpl w:val="62F8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83BCB"/>
    <w:multiLevelType w:val="hybridMultilevel"/>
    <w:tmpl w:val="4C6649C4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007AF"/>
    <w:multiLevelType w:val="hybridMultilevel"/>
    <w:tmpl w:val="0A2C8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 w15:restartNumberingAfterBreak="0">
    <w:nsid w:val="632F3F3C"/>
    <w:multiLevelType w:val="hybridMultilevel"/>
    <w:tmpl w:val="2868A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E3101"/>
    <w:multiLevelType w:val="hybridMultilevel"/>
    <w:tmpl w:val="50901F9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81C47D2"/>
    <w:multiLevelType w:val="hybridMultilevel"/>
    <w:tmpl w:val="8F8C9510"/>
    <w:lvl w:ilvl="0" w:tplc="CC9E7178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72A93"/>
    <w:multiLevelType w:val="hybridMultilevel"/>
    <w:tmpl w:val="F44E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B1A15"/>
    <w:multiLevelType w:val="hybridMultilevel"/>
    <w:tmpl w:val="8426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30BC7"/>
    <w:multiLevelType w:val="hybridMultilevel"/>
    <w:tmpl w:val="CA884E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B43934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427A2"/>
    <w:multiLevelType w:val="hybridMultilevel"/>
    <w:tmpl w:val="8F8C9510"/>
    <w:lvl w:ilvl="0" w:tplc="CC9E7178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613C0"/>
    <w:multiLevelType w:val="hybridMultilevel"/>
    <w:tmpl w:val="283AB08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2"/>
  </w:num>
  <w:num w:numId="4">
    <w:abstractNumId w:val="20"/>
  </w:num>
  <w:num w:numId="5">
    <w:abstractNumId w:val="25"/>
  </w:num>
  <w:num w:numId="6">
    <w:abstractNumId w:val="13"/>
  </w:num>
  <w:num w:numId="7">
    <w:abstractNumId w:val="29"/>
  </w:num>
  <w:num w:numId="8">
    <w:abstractNumId w:val="26"/>
  </w:num>
  <w:num w:numId="9">
    <w:abstractNumId w:val="11"/>
  </w:num>
  <w:num w:numId="10">
    <w:abstractNumId w:val="37"/>
  </w:num>
  <w:num w:numId="11">
    <w:abstractNumId w:val="40"/>
  </w:num>
  <w:num w:numId="12">
    <w:abstractNumId w:val="33"/>
  </w:num>
  <w:num w:numId="13">
    <w:abstractNumId w:val="23"/>
  </w:num>
  <w:num w:numId="14">
    <w:abstractNumId w:val="7"/>
  </w:num>
  <w:num w:numId="15">
    <w:abstractNumId w:val="35"/>
  </w:num>
  <w:num w:numId="16">
    <w:abstractNumId w:val="30"/>
  </w:num>
  <w:num w:numId="17">
    <w:abstractNumId w:val="9"/>
  </w:num>
  <w:num w:numId="18">
    <w:abstractNumId w:val="15"/>
  </w:num>
  <w:num w:numId="19">
    <w:abstractNumId w:val="8"/>
  </w:num>
  <w:num w:numId="20">
    <w:abstractNumId w:val="3"/>
  </w:num>
  <w:num w:numId="21">
    <w:abstractNumId w:val="19"/>
  </w:num>
  <w:num w:numId="22">
    <w:abstractNumId w:val="5"/>
  </w:num>
  <w:num w:numId="23">
    <w:abstractNumId w:val="14"/>
  </w:num>
  <w:num w:numId="24">
    <w:abstractNumId w:val="38"/>
  </w:num>
  <w:num w:numId="25">
    <w:abstractNumId w:val="24"/>
  </w:num>
  <w:num w:numId="26">
    <w:abstractNumId w:val="17"/>
  </w:num>
  <w:num w:numId="27">
    <w:abstractNumId w:val="39"/>
  </w:num>
  <w:num w:numId="28">
    <w:abstractNumId w:val="28"/>
  </w:num>
  <w:num w:numId="29">
    <w:abstractNumId w:val="16"/>
  </w:num>
  <w:num w:numId="30">
    <w:abstractNumId w:val="12"/>
  </w:num>
  <w:num w:numId="31">
    <w:abstractNumId w:val="18"/>
  </w:num>
  <w:num w:numId="32">
    <w:abstractNumId w:val="4"/>
  </w:num>
  <w:num w:numId="33">
    <w:abstractNumId w:val="34"/>
  </w:num>
  <w:num w:numId="34">
    <w:abstractNumId w:val="2"/>
  </w:num>
  <w:num w:numId="35">
    <w:abstractNumId w:val="0"/>
  </w:num>
  <w:num w:numId="36">
    <w:abstractNumId w:val="21"/>
  </w:num>
  <w:num w:numId="37">
    <w:abstractNumId w:val="1"/>
  </w:num>
  <w:num w:numId="38">
    <w:abstractNumId w:val="36"/>
  </w:num>
  <w:num w:numId="39">
    <w:abstractNumId w:val="31"/>
  </w:num>
  <w:num w:numId="40">
    <w:abstractNumId w:val="10"/>
  </w:num>
  <w:num w:numId="4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3BC4"/>
    <w:rsid w:val="00004008"/>
    <w:rsid w:val="00004B5C"/>
    <w:rsid w:val="000054AF"/>
    <w:rsid w:val="00005DD1"/>
    <w:rsid w:val="00006FCB"/>
    <w:rsid w:val="0000797A"/>
    <w:rsid w:val="00007BD1"/>
    <w:rsid w:val="000110AC"/>
    <w:rsid w:val="000115DD"/>
    <w:rsid w:val="00011A6B"/>
    <w:rsid w:val="00011CC2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734"/>
    <w:rsid w:val="00024D71"/>
    <w:rsid w:val="00025790"/>
    <w:rsid w:val="000257A5"/>
    <w:rsid w:val="00026321"/>
    <w:rsid w:val="000265ED"/>
    <w:rsid w:val="000266A0"/>
    <w:rsid w:val="000266F3"/>
    <w:rsid w:val="00026B8E"/>
    <w:rsid w:val="00026DBD"/>
    <w:rsid w:val="00026F21"/>
    <w:rsid w:val="00026F32"/>
    <w:rsid w:val="00027368"/>
    <w:rsid w:val="000306A4"/>
    <w:rsid w:val="000310F6"/>
    <w:rsid w:val="00031C1D"/>
    <w:rsid w:val="00032744"/>
    <w:rsid w:val="00032F6B"/>
    <w:rsid w:val="000343F5"/>
    <w:rsid w:val="00034473"/>
    <w:rsid w:val="000350B8"/>
    <w:rsid w:val="00035719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850"/>
    <w:rsid w:val="00041C77"/>
    <w:rsid w:val="00042084"/>
    <w:rsid w:val="000421CC"/>
    <w:rsid w:val="00042772"/>
    <w:rsid w:val="00042A47"/>
    <w:rsid w:val="00042C9C"/>
    <w:rsid w:val="00043618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54A"/>
    <w:rsid w:val="00056973"/>
    <w:rsid w:val="00056E30"/>
    <w:rsid w:val="00056E46"/>
    <w:rsid w:val="0005747B"/>
    <w:rsid w:val="00057D7F"/>
    <w:rsid w:val="00057DC0"/>
    <w:rsid w:val="00057DCA"/>
    <w:rsid w:val="00057FE3"/>
    <w:rsid w:val="00060F09"/>
    <w:rsid w:val="00061730"/>
    <w:rsid w:val="00061D0B"/>
    <w:rsid w:val="000628E7"/>
    <w:rsid w:val="00063E9E"/>
    <w:rsid w:val="000646D3"/>
    <w:rsid w:val="0006507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1457"/>
    <w:rsid w:val="00082041"/>
    <w:rsid w:val="0008257D"/>
    <w:rsid w:val="00082AA4"/>
    <w:rsid w:val="000837A9"/>
    <w:rsid w:val="000839B9"/>
    <w:rsid w:val="0008433C"/>
    <w:rsid w:val="00084B72"/>
    <w:rsid w:val="00084CE1"/>
    <w:rsid w:val="0008586D"/>
    <w:rsid w:val="000860F1"/>
    <w:rsid w:val="00086157"/>
    <w:rsid w:val="0008693B"/>
    <w:rsid w:val="00087287"/>
    <w:rsid w:val="0008738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60A4"/>
    <w:rsid w:val="0009679F"/>
    <w:rsid w:val="00096F03"/>
    <w:rsid w:val="00096FA7"/>
    <w:rsid w:val="000972DA"/>
    <w:rsid w:val="000972E1"/>
    <w:rsid w:val="000973AD"/>
    <w:rsid w:val="0009779C"/>
    <w:rsid w:val="000979F3"/>
    <w:rsid w:val="000A02F0"/>
    <w:rsid w:val="000A11AA"/>
    <w:rsid w:val="000A1A1C"/>
    <w:rsid w:val="000A1E42"/>
    <w:rsid w:val="000A27F5"/>
    <w:rsid w:val="000A28EE"/>
    <w:rsid w:val="000A2E10"/>
    <w:rsid w:val="000A3132"/>
    <w:rsid w:val="000A3154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FA6"/>
    <w:rsid w:val="000B2EF7"/>
    <w:rsid w:val="000B2F30"/>
    <w:rsid w:val="000B30B6"/>
    <w:rsid w:val="000B311A"/>
    <w:rsid w:val="000B31BB"/>
    <w:rsid w:val="000B344A"/>
    <w:rsid w:val="000B359F"/>
    <w:rsid w:val="000B3A12"/>
    <w:rsid w:val="000B42AC"/>
    <w:rsid w:val="000B4415"/>
    <w:rsid w:val="000B480B"/>
    <w:rsid w:val="000B4CAE"/>
    <w:rsid w:val="000B5062"/>
    <w:rsid w:val="000B5534"/>
    <w:rsid w:val="000B5B95"/>
    <w:rsid w:val="000B6B09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862"/>
    <w:rsid w:val="000D4E2E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817"/>
    <w:rsid w:val="000E1DE5"/>
    <w:rsid w:val="000E20FC"/>
    <w:rsid w:val="000E2104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12C7"/>
    <w:rsid w:val="000F37FA"/>
    <w:rsid w:val="000F3EA8"/>
    <w:rsid w:val="000F4B23"/>
    <w:rsid w:val="000F62BB"/>
    <w:rsid w:val="000F71CD"/>
    <w:rsid w:val="000F7730"/>
    <w:rsid w:val="000F7EFE"/>
    <w:rsid w:val="00100EBC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2AEB"/>
    <w:rsid w:val="001135BD"/>
    <w:rsid w:val="0011494B"/>
    <w:rsid w:val="00114A5F"/>
    <w:rsid w:val="00115249"/>
    <w:rsid w:val="00116720"/>
    <w:rsid w:val="001171E6"/>
    <w:rsid w:val="001174DA"/>
    <w:rsid w:val="00117D2E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27B88"/>
    <w:rsid w:val="00130399"/>
    <w:rsid w:val="00131553"/>
    <w:rsid w:val="00131580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61B1"/>
    <w:rsid w:val="001361B7"/>
    <w:rsid w:val="001363DF"/>
    <w:rsid w:val="00137083"/>
    <w:rsid w:val="001378AE"/>
    <w:rsid w:val="00137B0F"/>
    <w:rsid w:val="0014010C"/>
    <w:rsid w:val="001401A7"/>
    <w:rsid w:val="0014085D"/>
    <w:rsid w:val="00140893"/>
    <w:rsid w:val="0014110D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73"/>
    <w:rsid w:val="001468C9"/>
    <w:rsid w:val="0014746C"/>
    <w:rsid w:val="001478ED"/>
    <w:rsid w:val="00147B0E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66F"/>
    <w:rsid w:val="00155721"/>
    <w:rsid w:val="001561FE"/>
    <w:rsid w:val="0015718A"/>
    <w:rsid w:val="001574AD"/>
    <w:rsid w:val="00157615"/>
    <w:rsid w:val="00157C11"/>
    <w:rsid w:val="00160285"/>
    <w:rsid w:val="00160311"/>
    <w:rsid w:val="00160D25"/>
    <w:rsid w:val="00161004"/>
    <w:rsid w:val="001610F3"/>
    <w:rsid w:val="00161258"/>
    <w:rsid w:val="00162474"/>
    <w:rsid w:val="00162574"/>
    <w:rsid w:val="00163204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711"/>
    <w:rsid w:val="00183B55"/>
    <w:rsid w:val="00183BF5"/>
    <w:rsid w:val="00183EDD"/>
    <w:rsid w:val="001842CE"/>
    <w:rsid w:val="001845D1"/>
    <w:rsid w:val="00185345"/>
    <w:rsid w:val="00186426"/>
    <w:rsid w:val="00186E9A"/>
    <w:rsid w:val="0019060D"/>
    <w:rsid w:val="00190831"/>
    <w:rsid w:val="001908C4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09C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71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5E5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A5C"/>
    <w:rsid w:val="001E1C5F"/>
    <w:rsid w:val="001E21CB"/>
    <w:rsid w:val="001E2335"/>
    <w:rsid w:val="001E2379"/>
    <w:rsid w:val="001E3063"/>
    <w:rsid w:val="001E31B2"/>
    <w:rsid w:val="001E3B39"/>
    <w:rsid w:val="001E3B3A"/>
    <w:rsid w:val="001E4F7A"/>
    <w:rsid w:val="001E63A1"/>
    <w:rsid w:val="001E6A9A"/>
    <w:rsid w:val="001E6E15"/>
    <w:rsid w:val="001E6F1A"/>
    <w:rsid w:val="001E7314"/>
    <w:rsid w:val="001E7D11"/>
    <w:rsid w:val="001F05B4"/>
    <w:rsid w:val="001F0838"/>
    <w:rsid w:val="001F1CF3"/>
    <w:rsid w:val="001F1D57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1F6E3F"/>
    <w:rsid w:val="00200304"/>
    <w:rsid w:val="002004AE"/>
    <w:rsid w:val="00200A70"/>
    <w:rsid w:val="00201592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5AE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6F85"/>
    <w:rsid w:val="00217582"/>
    <w:rsid w:val="002217B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425"/>
    <w:rsid w:val="00224E79"/>
    <w:rsid w:val="00225381"/>
    <w:rsid w:val="00226219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C1A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48A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686D"/>
    <w:rsid w:val="00256F86"/>
    <w:rsid w:val="002570A5"/>
    <w:rsid w:val="00257500"/>
    <w:rsid w:val="00257997"/>
    <w:rsid w:val="00260355"/>
    <w:rsid w:val="00260F10"/>
    <w:rsid w:val="00261359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5C5"/>
    <w:rsid w:val="002718D1"/>
    <w:rsid w:val="00272243"/>
    <w:rsid w:val="0027229F"/>
    <w:rsid w:val="00272308"/>
    <w:rsid w:val="002723E2"/>
    <w:rsid w:val="00272D24"/>
    <w:rsid w:val="0027309F"/>
    <w:rsid w:val="00273B38"/>
    <w:rsid w:val="00274549"/>
    <w:rsid w:val="00274CD2"/>
    <w:rsid w:val="00274E1A"/>
    <w:rsid w:val="00275684"/>
    <w:rsid w:val="00275B31"/>
    <w:rsid w:val="00275BD6"/>
    <w:rsid w:val="00275E1D"/>
    <w:rsid w:val="00276063"/>
    <w:rsid w:val="00276140"/>
    <w:rsid w:val="00276868"/>
    <w:rsid w:val="00276F76"/>
    <w:rsid w:val="002770F4"/>
    <w:rsid w:val="002774C5"/>
    <w:rsid w:val="00277D91"/>
    <w:rsid w:val="00277E53"/>
    <w:rsid w:val="00280099"/>
    <w:rsid w:val="00281609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4E8"/>
    <w:rsid w:val="00292870"/>
    <w:rsid w:val="0029299D"/>
    <w:rsid w:val="00293DB6"/>
    <w:rsid w:val="002940C9"/>
    <w:rsid w:val="00296A1D"/>
    <w:rsid w:val="0029741C"/>
    <w:rsid w:val="00297444"/>
    <w:rsid w:val="00297FB4"/>
    <w:rsid w:val="002A0DF0"/>
    <w:rsid w:val="002A0FA9"/>
    <w:rsid w:val="002A22B2"/>
    <w:rsid w:val="002A25D9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4FC"/>
    <w:rsid w:val="002B3815"/>
    <w:rsid w:val="002B419D"/>
    <w:rsid w:val="002B429C"/>
    <w:rsid w:val="002B5719"/>
    <w:rsid w:val="002B6000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7BE"/>
    <w:rsid w:val="002C6CC5"/>
    <w:rsid w:val="002D0173"/>
    <w:rsid w:val="002D06F5"/>
    <w:rsid w:val="002D0BAE"/>
    <w:rsid w:val="002D0FCD"/>
    <w:rsid w:val="002D1898"/>
    <w:rsid w:val="002D1BF6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617"/>
    <w:rsid w:val="002F09C0"/>
    <w:rsid w:val="002F0A63"/>
    <w:rsid w:val="002F1915"/>
    <w:rsid w:val="002F2B29"/>
    <w:rsid w:val="002F300C"/>
    <w:rsid w:val="002F3184"/>
    <w:rsid w:val="002F39EB"/>
    <w:rsid w:val="002F3BD7"/>
    <w:rsid w:val="002F3E58"/>
    <w:rsid w:val="002F4093"/>
    <w:rsid w:val="002F40CC"/>
    <w:rsid w:val="002F428E"/>
    <w:rsid w:val="002F450E"/>
    <w:rsid w:val="002F4689"/>
    <w:rsid w:val="002F4C0A"/>
    <w:rsid w:val="002F54B5"/>
    <w:rsid w:val="002F568E"/>
    <w:rsid w:val="002F5BC2"/>
    <w:rsid w:val="002F5E77"/>
    <w:rsid w:val="002F63F6"/>
    <w:rsid w:val="002F6CB1"/>
    <w:rsid w:val="002F7D50"/>
    <w:rsid w:val="00300120"/>
    <w:rsid w:val="00300D2E"/>
    <w:rsid w:val="00301604"/>
    <w:rsid w:val="00301907"/>
    <w:rsid w:val="00301982"/>
    <w:rsid w:val="00302C96"/>
    <w:rsid w:val="00303AAC"/>
    <w:rsid w:val="00303CF6"/>
    <w:rsid w:val="00304271"/>
    <w:rsid w:val="00304CC9"/>
    <w:rsid w:val="003052DA"/>
    <w:rsid w:val="00306739"/>
    <w:rsid w:val="003068AB"/>
    <w:rsid w:val="0030696B"/>
    <w:rsid w:val="003071FF"/>
    <w:rsid w:val="0030783F"/>
    <w:rsid w:val="0031009A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2BC2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5EC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4D02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14F4"/>
    <w:rsid w:val="003520F2"/>
    <w:rsid w:val="003528F4"/>
    <w:rsid w:val="00352D9F"/>
    <w:rsid w:val="0035302D"/>
    <w:rsid w:val="0035319E"/>
    <w:rsid w:val="00353F07"/>
    <w:rsid w:val="003540D1"/>
    <w:rsid w:val="003542A9"/>
    <w:rsid w:val="0035440B"/>
    <w:rsid w:val="00354617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BF6"/>
    <w:rsid w:val="00357DDA"/>
    <w:rsid w:val="00357E5C"/>
    <w:rsid w:val="00362327"/>
    <w:rsid w:val="003623D9"/>
    <w:rsid w:val="003628F4"/>
    <w:rsid w:val="00362991"/>
    <w:rsid w:val="00362BD0"/>
    <w:rsid w:val="0036363F"/>
    <w:rsid w:val="003639E2"/>
    <w:rsid w:val="00363D20"/>
    <w:rsid w:val="00364521"/>
    <w:rsid w:val="00364AF3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1E2E"/>
    <w:rsid w:val="00372328"/>
    <w:rsid w:val="003725BB"/>
    <w:rsid w:val="0037387B"/>
    <w:rsid w:val="00374438"/>
    <w:rsid w:val="00375E9F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1B83"/>
    <w:rsid w:val="00391FAE"/>
    <w:rsid w:val="00393315"/>
    <w:rsid w:val="00394698"/>
    <w:rsid w:val="003948B5"/>
    <w:rsid w:val="003969DE"/>
    <w:rsid w:val="003978CE"/>
    <w:rsid w:val="003979F0"/>
    <w:rsid w:val="00397E6B"/>
    <w:rsid w:val="003A2AA2"/>
    <w:rsid w:val="003A2E80"/>
    <w:rsid w:val="003A3158"/>
    <w:rsid w:val="003A31CD"/>
    <w:rsid w:val="003A3688"/>
    <w:rsid w:val="003A37EA"/>
    <w:rsid w:val="003A3A6E"/>
    <w:rsid w:val="003A45A6"/>
    <w:rsid w:val="003A5FA4"/>
    <w:rsid w:val="003A61A8"/>
    <w:rsid w:val="003A6250"/>
    <w:rsid w:val="003A6535"/>
    <w:rsid w:val="003A7020"/>
    <w:rsid w:val="003A7739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5FC7"/>
    <w:rsid w:val="003B6035"/>
    <w:rsid w:val="003B63FF"/>
    <w:rsid w:val="003B6C9A"/>
    <w:rsid w:val="003B721A"/>
    <w:rsid w:val="003B7A07"/>
    <w:rsid w:val="003B7B7A"/>
    <w:rsid w:val="003B7EF7"/>
    <w:rsid w:val="003C0631"/>
    <w:rsid w:val="003C0B53"/>
    <w:rsid w:val="003C0F21"/>
    <w:rsid w:val="003C16FA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111"/>
    <w:rsid w:val="003C67F7"/>
    <w:rsid w:val="003C6A1B"/>
    <w:rsid w:val="003C6CCE"/>
    <w:rsid w:val="003C7313"/>
    <w:rsid w:val="003C7C79"/>
    <w:rsid w:val="003D0233"/>
    <w:rsid w:val="003D0238"/>
    <w:rsid w:val="003D0A40"/>
    <w:rsid w:val="003D0B3A"/>
    <w:rsid w:val="003D187B"/>
    <w:rsid w:val="003D1F33"/>
    <w:rsid w:val="003D34AA"/>
    <w:rsid w:val="003D3516"/>
    <w:rsid w:val="003D3659"/>
    <w:rsid w:val="003D36F0"/>
    <w:rsid w:val="003D3755"/>
    <w:rsid w:val="003D3AE7"/>
    <w:rsid w:val="003D3E95"/>
    <w:rsid w:val="003D40E4"/>
    <w:rsid w:val="003D44E4"/>
    <w:rsid w:val="003D4535"/>
    <w:rsid w:val="003D49E9"/>
    <w:rsid w:val="003D50EE"/>
    <w:rsid w:val="003D577D"/>
    <w:rsid w:val="003D5C80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2EB4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05C7"/>
    <w:rsid w:val="003F1503"/>
    <w:rsid w:val="003F1B8C"/>
    <w:rsid w:val="003F1F57"/>
    <w:rsid w:val="003F27B1"/>
    <w:rsid w:val="003F2856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3F7EA3"/>
    <w:rsid w:val="00400578"/>
    <w:rsid w:val="00401562"/>
    <w:rsid w:val="004023CB"/>
    <w:rsid w:val="0040250E"/>
    <w:rsid w:val="004028D4"/>
    <w:rsid w:val="00402F0E"/>
    <w:rsid w:val="004033D7"/>
    <w:rsid w:val="004038E0"/>
    <w:rsid w:val="00403DAE"/>
    <w:rsid w:val="00404309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BF0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897"/>
    <w:rsid w:val="00427DBF"/>
    <w:rsid w:val="00430227"/>
    <w:rsid w:val="00431E78"/>
    <w:rsid w:val="00432324"/>
    <w:rsid w:val="00432366"/>
    <w:rsid w:val="00432C6A"/>
    <w:rsid w:val="00433D8B"/>
    <w:rsid w:val="0043407E"/>
    <w:rsid w:val="00434920"/>
    <w:rsid w:val="00434983"/>
    <w:rsid w:val="004355BD"/>
    <w:rsid w:val="00436340"/>
    <w:rsid w:val="00436526"/>
    <w:rsid w:val="004366FA"/>
    <w:rsid w:val="00436F0B"/>
    <w:rsid w:val="00436F23"/>
    <w:rsid w:val="004379CA"/>
    <w:rsid w:val="00437D61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84B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038"/>
    <w:rsid w:val="004539A7"/>
    <w:rsid w:val="00454175"/>
    <w:rsid w:val="0045465E"/>
    <w:rsid w:val="00454F89"/>
    <w:rsid w:val="00455409"/>
    <w:rsid w:val="00456452"/>
    <w:rsid w:val="00456BEA"/>
    <w:rsid w:val="00457717"/>
    <w:rsid w:val="00457C47"/>
    <w:rsid w:val="004605FE"/>
    <w:rsid w:val="00461BF4"/>
    <w:rsid w:val="00461DB6"/>
    <w:rsid w:val="004625AF"/>
    <w:rsid w:val="004627F4"/>
    <w:rsid w:val="00463601"/>
    <w:rsid w:val="00464EB2"/>
    <w:rsid w:val="004652DB"/>
    <w:rsid w:val="00465601"/>
    <w:rsid w:val="00465958"/>
    <w:rsid w:val="00466D5B"/>
    <w:rsid w:val="00470091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42F"/>
    <w:rsid w:val="00475D68"/>
    <w:rsid w:val="00476FC9"/>
    <w:rsid w:val="004773DF"/>
    <w:rsid w:val="00477458"/>
    <w:rsid w:val="00477534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011"/>
    <w:rsid w:val="004901B8"/>
    <w:rsid w:val="004903D0"/>
    <w:rsid w:val="00490525"/>
    <w:rsid w:val="00490B9A"/>
    <w:rsid w:val="00490ECD"/>
    <w:rsid w:val="00491903"/>
    <w:rsid w:val="00492B03"/>
    <w:rsid w:val="00494125"/>
    <w:rsid w:val="004944F1"/>
    <w:rsid w:val="004945D7"/>
    <w:rsid w:val="004948C8"/>
    <w:rsid w:val="00494954"/>
    <w:rsid w:val="00494C54"/>
    <w:rsid w:val="00494D20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39E7"/>
    <w:rsid w:val="004A6A03"/>
    <w:rsid w:val="004A6E9A"/>
    <w:rsid w:val="004A6EC2"/>
    <w:rsid w:val="004A6F14"/>
    <w:rsid w:val="004A7E03"/>
    <w:rsid w:val="004B0FB8"/>
    <w:rsid w:val="004B1025"/>
    <w:rsid w:val="004B104E"/>
    <w:rsid w:val="004B21E0"/>
    <w:rsid w:val="004B253D"/>
    <w:rsid w:val="004B26E9"/>
    <w:rsid w:val="004B2E25"/>
    <w:rsid w:val="004B35D8"/>
    <w:rsid w:val="004B3C4D"/>
    <w:rsid w:val="004B4C40"/>
    <w:rsid w:val="004B4F2F"/>
    <w:rsid w:val="004B528D"/>
    <w:rsid w:val="004B5B3F"/>
    <w:rsid w:val="004B5C7C"/>
    <w:rsid w:val="004B60F3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24CD"/>
    <w:rsid w:val="004D33A7"/>
    <w:rsid w:val="004D3A0A"/>
    <w:rsid w:val="004D4007"/>
    <w:rsid w:val="004D43D5"/>
    <w:rsid w:val="004D578D"/>
    <w:rsid w:val="004D59AB"/>
    <w:rsid w:val="004D658B"/>
    <w:rsid w:val="004D69A7"/>
    <w:rsid w:val="004D6D0F"/>
    <w:rsid w:val="004D715F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37E"/>
    <w:rsid w:val="004F26AD"/>
    <w:rsid w:val="004F4E5F"/>
    <w:rsid w:val="004F52F8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12"/>
    <w:rsid w:val="00505940"/>
    <w:rsid w:val="00505BFA"/>
    <w:rsid w:val="00506586"/>
    <w:rsid w:val="00506A17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4CFD"/>
    <w:rsid w:val="0051571E"/>
    <w:rsid w:val="00515E32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27AF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36B0D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EE3"/>
    <w:rsid w:val="00547787"/>
    <w:rsid w:val="00547F68"/>
    <w:rsid w:val="00550D75"/>
    <w:rsid w:val="00551B47"/>
    <w:rsid w:val="00551C83"/>
    <w:rsid w:val="00552B4C"/>
    <w:rsid w:val="005534EE"/>
    <w:rsid w:val="00554996"/>
    <w:rsid w:val="00554B6F"/>
    <w:rsid w:val="00555332"/>
    <w:rsid w:val="0055592A"/>
    <w:rsid w:val="00556660"/>
    <w:rsid w:val="00556A55"/>
    <w:rsid w:val="005573C3"/>
    <w:rsid w:val="005577C9"/>
    <w:rsid w:val="00561966"/>
    <w:rsid w:val="00562ADB"/>
    <w:rsid w:val="00563111"/>
    <w:rsid w:val="0056335C"/>
    <w:rsid w:val="005635F7"/>
    <w:rsid w:val="00563C83"/>
    <w:rsid w:val="005640DF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37DC"/>
    <w:rsid w:val="00593800"/>
    <w:rsid w:val="0059403C"/>
    <w:rsid w:val="0059439F"/>
    <w:rsid w:val="005957D4"/>
    <w:rsid w:val="00595B59"/>
    <w:rsid w:val="005962F6"/>
    <w:rsid w:val="005964EB"/>
    <w:rsid w:val="00597D8A"/>
    <w:rsid w:val="005A00C5"/>
    <w:rsid w:val="005A023B"/>
    <w:rsid w:val="005A17B1"/>
    <w:rsid w:val="005A20E6"/>
    <w:rsid w:val="005A2769"/>
    <w:rsid w:val="005A2813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0DAF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4A6"/>
    <w:rsid w:val="005B65B8"/>
    <w:rsid w:val="005B662A"/>
    <w:rsid w:val="005B66D3"/>
    <w:rsid w:val="005B6D58"/>
    <w:rsid w:val="005B6F65"/>
    <w:rsid w:val="005B74A3"/>
    <w:rsid w:val="005B7BAE"/>
    <w:rsid w:val="005C019D"/>
    <w:rsid w:val="005C0398"/>
    <w:rsid w:val="005C09DE"/>
    <w:rsid w:val="005C0B43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1599"/>
    <w:rsid w:val="005D2673"/>
    <w:rsid w:val="005D3059"/>
    <w:rsid w:val="005D3236"/>
    <w:rsid w:val="005D360A"/>
    <w:rsid w:val="005D3BD4"/>
    <w:rsid w:val="005D3D0D"/>
    <w:rsid w:val="005D3DBC"/>
    <w:rsid w:val="005D3E6C"/>
    <w:rsid w:val="005D47F0"/>
    <w:rsid w:val="005D4C01"/>
    <w:rsid w:val="005D5BDE"/>
    <w:rsid w:val="005D68C6"/>
    <w:rsid w:val="005D6AF1"/>
    <w:rsid w:val="005D6BEF"/>
    <w:rsid w:val="005D6D71"/>
    <w:rsid w:val="005D73CC"/>
    <w:rsid w:val="005E0178"/>
    <w:rsid w:val="005E0DCD"/>
    <w:rsid w:val="005E1F12"/>
    <w:rsid w:val="005E238E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CF3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7F8"/>
    <w:rsid w:val="00601BCD"/>
    <w:rsid w:val="00601DA1"/>
    <w:rsid w:val="00602518"/>
    <w:rsid w:val="006033BC"/>
    <w:rsid w:val="0060362F"/>
    <w:rsid w:val="00603C61"/>
    <w:rsid w:val="00603F18"/>
    <w:rsid w:val="00604135"/>
    <w:rsid w:val="0060469B"/>
    <w:rsid w:val="00604917"/>
    <w:rsid w:val="006049F8"/>
    <w:rsid w:val="00604BC4"/>
    <w:rsid w:val="00604E6D"/>
    <w:rsid w:val="00605D6F"/>
    <w:rsid w:val="00606440"/>
    <w:rsid w:val="0060662E"/>
    <w:rsid w:val="0060688B"/>
    <w:rsid w:val="006071A3"/>
    <w:rsid w:val="00607B3F"/>
    <w:rsid w:val="00607F76"/>
    <w:rsid w:val="00607FC1"/>
    <w:rsid w:val="006102AF"/>
    <w:rsid w:val="0061035E"/>
    <w:rsid w:val="00610596"/>
    <w:rsid w:val="00610A58"/>
    <w:rsid w:val="0061230B"/>
    <w:rsid w:val="00612BB5"/>
    <w:rsid w:val="00612F10"/>
    <w:rsid w:val="00613215"/>
    <w:rsid w:val="00614C12"/>
    <w:rsid w:val="00616CFD"/>
    <w:rsid w:val="00617472"/>
    <w:rsid w:val="00617873"/>
    <w:rsid w:val="00617B6F"/>
    <w:rsid w:val="00620142"/>
    <w:rsid w:val="00620F88"/>
    <w:rsid w:val="00621321"/>
    <w:rsid w:val="00622066"/>
    <w:rsid w:val="006224D1"/>
    <w:rsid w:val="00622663"/>
    <w:rsid w:val="006226BC"/>
    <w:rsid w:val="00622C9B"/>
    <w:rsid w:val="00623121"/>
    <w:rsid w:val="0062401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59AD"/>
    <w:rsid w:val="006364C5"/>
    <w:rsid w:val="006368A4"/>
    <w:rsid w:val="00636BCC"/>
    <w:rsid w:val="00636D44"/>
    <w:rsid w:val="00637733"/>
    <w:rsid w:val="00637CE9"/>
    <w:rsid w:val="00637DDB"/>
    <w:rsid w:val="00637F32"/>
    <w:rsid w:val="006409D7"/>
    <w:rsid w:val="006411E5"/>
    <w:rsid w:val="006422C4"/>
    <w:rsid w:val="006428A0"/>
    <w:rsid w:val="00643536"/>
    <w:rsid w:val="00643813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47F0B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4E7"/>
    <w:rsid w:val="00663C2D"/>
    <w:rsid w:val="00663D26"/>
    <w:rsid w:val="00663D41"/>
    <w:rsid w:val="006640AE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28FD"/>
    <w:rsid w:val="00674C3D"/>
    <w:rsid w:val="00675AB9"/>
    <w:rsid w:val="00676259"/>
    <w:rsid w:val="006764E7"/>
    <w:rsid w:val="00676EB5"/>
    <w:rsid w:val="00676F9F"/>
    <w:rsid w:val="00677702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EB8"/>
    <w:rsid w:val="006843B8"/>
    <w:rsid w:val="00684722"/>
    <w:rsid w:val="0068496A"/>
    <w:rsid w:val="00684B13"/>
    <w:rsid w:val="006852A4"/>
    <w:rsid w:val="00685341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2C5D"/>
    <w:rsid w:val="00692EE2"/>
    <w:rsid w:val="0069320F"/>
    <w:rsid w:val="00694551"/>
    <w:rsid w:val="006945D8"/>
    <w:rsid w:val="00694894"/>
    <w:rsid w:val="006954B3"/>
    <w:rsid w:val="00695996"/>
    <w:rsid w:val="00696456"/>
    <w:rsid w:val="00696924"/>
    <w:rsid w:val="00697D02"/>
    <w:rsid w:val="006A114C"/>
    <w:rsid w:val="006A15FC"/>
    <w:rsid w:val="006A1F07"/>
    <w:rsid w:val="006A1F13"/>
    <w:rsid w:val="006A1F1E"/>
    <w:rsid w:val="006A3701"/>
    <w:rsid w:val="006A3D55"/>
    <w:rsid w:val="006A540E"/>
    <w:rsid w:val="006A5938"/>
    <w:rsid w:val="006A5B8E"/>
    <w:rsid w:val="006A5C57"/>
    <w:rsid w:val="006A5D77"/>
    <w:rsid w:val="006A5EC9"/>
    <w:rsid w:val="006A6063"/>
    <w:rsid w:val="006A65DC"/>
    <w:rsid w:val="006A6EE2"/>
    <w:rsid w:val="006B0EE6"/>
    <w:rsid w:val="006B16D5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1C1"/>
    <w:rsid w:val="006D045A"/>
    <w:rsid w:val="006D0881"/>
    <w:rsid w:val="006D0C35"/>
    <w:rsid w:val="006D10DE"/>
    <w:rsid w:val="006D1231"/>
    <w:rsid w:val="006D193B"/>
    <w:rsid w:val="006D1957"/>
    <w:rsid w:val="006D1E16"/>
    <w:rsid w:val="006D24CA"/>
    <w:rsid w:val="006D2C0C"/>
    <w:rsid w:val="006D2E2B"/>
    <w:rsid w:val="006D2EED"/>
    <w:rsid w:val="006D38DC"/>
    <w:rsid w:val="006D3D56"/>
    <w:rsid w:val="006D4196"/>
    <w:rsid w:val="006D4A47"/>
    <w:rsid w:val="006D577E"/>
    <w:rsid w:val="006D586B"/>
    <w:rsid w:val="006D69C6"/>
    <w:rsid w:val="006D6A5A"/>
    <w:rsid w:val="006D762A"/>
    <w:rsid w:val="006E07DB"/>
    <w:rsid w:val="006E0979"/>
    <w:rsid w:val="006E0C4C"/>
    <w:rsid w:val="006E0E58"/>
    <w:rsid w:val="006E0E91"/>
    <w:rsid w:val="006E107F"/>
    <w:rsid w:val="006E1564"/>
    <w:rsid w:val="006E2167"/>
    <w:rsid w:val="006E23C6"/>
    <w:rsid w:val="006E2489"/>
    <w:rsid w:val="006E24FB"/>
    <w:rsid w:val="006E2D5F"/>
    <w:rsid w:val="006E2E97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6CF5"/>
    <w:rsid w:val="007009C8"/>
    <w:rsid w:val="00700C8E"/>
    <w:rsid w:val="00701229"/>
    <w:rsid w:val="00702B25"/>
    <w:rsid w:val="00702C38"/>
    <w:rsid w:val="00702CAC"/>
    <w:rsid w:val="00702D49"/>
    <w:rsid w:val="007033C1"/>
    <w:rsid w:val="00703679"/>
    <w:rsid w:val="007042BD"/>
    <w:rsid w:val="0070466D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657E"/>
    <w:rsid w:val="007167E8"/>
    <w:rsid w:val="00716AE6"/>
    <w:rsid w:val="007179C4"/>
    <w:rsid w:val="00720176"/>
    <w:rsid w:val="00720AD7"/>
    <w:rsid w:val="00722229"/>
    <w:rsid w:val="00722727"/>
    <w:rsid w:val="00722A08"/>
    <w:rsid w:val="00722C0F"/>
    <w:rsid w:val="00723177"/>
    <w:rsid w:val="007235C8"/>
    <w:rsid w:val="00723819"/>
    <w:rsid w:val="00724155"/>
    <w:rsid w:val="00724D5D"/>
    <w:rsid w:val="00725042"/>
    <w:rsid w:val="007258B1"/>
    <w:rsid w:val="00725F80"/>
    <w:rsid w:val="00726F4C"/>
    <w:rsid w:val="0072798F"/>
    <w:rsid w:val="00727C1E"/>
    <w:rsid w:val="00730282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8FE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5A6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2FB6"/>
    <w:rsid w:val="00753075"/>
    <w:rsid w:val="00753A57"/>
    <w:rsid w:val="00753E06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88F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76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45F"/>
    <w:rsid w:val="0078267D"/>
    <w:rsid w:val="00782F19"/>
    <w:rsid w:val="00782F86"/>
    <w:rsid w:val="00783124"/>
    <w:rsid w:val="00784117"/>
    <w:rsid w:val="007846AA"/>
    <w:rsid w:val="0078602A"/>
    <w:rsid w:val="007860F9"/>
    <w:rsid w:val="00786E66"/>
    <w:rsid w:val="007903A6"/>
    <w:rsid w:val="00790430"/>
    <w:rsid w:val="00791181"/>
    <w:rsid w:val="00791352"/>
    <w:rsid w:val="007914F5"/>
    <w:rsid w:val="00791693"/>
    <w:rsid w:val="00793CBA"/>
    <w:rsid w:val="007946B0"/>
    <w:rsid w:val="00795686"/>
    <w:rsid w:val="007969F2"/>
    <w:rsid w:val="007A0435"/>
    <w:rsid w:val="007A194A"/>
    <w:rsid w:val="007A1D96"/>
    <w:rsid w:val="007A3283"/>
    <w:rsid w:val="007A3EA1"/>
    <w:rsid w:val="007A46A6"/>
    <w:rsid w:val="007A58D3"/>
    <w:rsid w:val="007A59F9"/>
    <w:rsid w:val="007A6A99"/>
    <w:rsid w:val="007A723E"/>
    <w:rsid w:val="007A78C4"/>
    <w:rsid w:val="007B02B8"/>
    <w:rsid w:val="007B0E4F"/>
    <w:rsid w:val="007B1F25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7E0"/>
    <w:rsid w:val="007C11E8"/>
    <w:rsid w:val="007C136B"/>
    <w:rsid w:val="007C29E0"/>
    <w:rsid w:val="007C2EF7"/>
    <w:rsid w:val="007C32A3"/>
    <w:rsid w:val="007C3464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637"/>
    <w:rsid w:val="007D071D"/>
    <w:rsid w:val="007D0F9C"/>
    <w:rsid w:val="007D12E6"/>
    <w:rsid w:val="007D22BA"/>
    <w:rsid w:val="007D2BB2"/>
    <w:rsid w:val="007D30BA"/>
    <w:rsid w:val="007D5710"/>
    <w:rsid w:val="007D57E8"/>
    <w:rsid w:val="007D5A92"/>
    <w:rsid w:val="007D6708"/>
    <w:rsid w:val="007D67A8"/>
    <w:rsid w:val="007D6D90"/>
    <w:rsid w:val="007D70D5"/>
    <w:rsid w:val="007D76B6"/>
    <w:rsid w:val="007D76FE"/>
    <w:rsid w:val="007D7B79"/>
    <w:rsid w:val="007E0A38"/>
    <w:rsid w:val="007E0CEA"/>
    <w:rsid w:val="007E106C"/>
    <w:rsid w:val="007E117E"/>
    <w:rsid w:val="007E2C29"/>
    <w:rsid w:val="007E3046"/>
    <w:rsid w:val="007E3895"/>
    <w:rsid w:val="007E42A0"/>
    <w:rsid w:val="007E4763"/>
    <w:rsid w:val="007E4AA1"/>
    <w:rsid w:val="007E626C"/>
    <w:rsid w:val="007E6EE0"/>
    <w:rsid w:val="007E7820"/>
    <w:rsid w:val="007E791F"/>
    <w:rsid w:val="007E7AEF"/>
    <w:rsid w:val="007F0829"/>
    <w:rsid w:val="007F0953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1180"/>
    <w:rsid w:val="0081222C"/>
    <w:rsid w:val="00812920"/>
    <w:rsid w:val="0081359C"/>
    <w:rsid w:val="00813B29"/>
    <w:rsid w:val="00813C21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195"/>
    <w:rsid w:val="0083468B"/>
    <w:rsid w:val="00834939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37869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7E7"/>
    <w:rsid w:val="008438C4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64AB"/>
    <w:rsid w:val="00856D6C"/>
    <w:rsid w:val="00857171"/>
    <w:rsid w:val="0085736A"/>
    <w:rsid w:val="0085751B"/>
    <w:rsid w:val="00857B52"/>
    <w:rsid w:val="00860512"/>
    <w:rsid w:val="008608D7"/>
    <w:rsid w:val="00860985"/>
    <w:rsid w:val="00860A90"/>
    <w:rsid w:val="00860AD5"/>
    <w:rsid w:val="00861796"/>
    <w:rsid w:val="00861B2E"/>
    <w:rsid w:val="00861D60"/>
    <w:rsid w:val="0086221F"/>
    <w:rsid w:val="0086225D"/>
    <w:rsid w:val="00862B4D"/>
    <w:rsid w:val="00862D43"/>
    <w:rsid w:val="0086416E"/>
    <w:rsid w:val="00864E84"/>
    <w:rsid w:val="00865425"/>
    <w:rsid w:val="008658D8"/>
    <w:rsid w:val="00866F09"/>
    <w:rsid w:val="0086760C"/>
    <w:rsid w:val="0086787A"/>
    <w:rsid w:val="00867DC9"/>
    <w:rsid w:val="00870761"/>
    <w:rsid w:val="00871153"/>
    <w:rsid w:val="008711B7"/>
    <w:rsid w:val="0087194D"/>
    <w:rsid w:val="00871DC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9A1"/>
    <w:rsid w:val="00887E30"/>
    <w:rsid w:val="00890941"/>
    <w:rsid w:val="00890A1F"/>
    <w:rsid w:val="00890EB9"/>
    <w:rsid w:val="00890FCC"/>
    <w:rsid w:val="00893FCF"/>
    <w:rsid w:val="0089413D"/>
    <w:rsid w:val="00894217"/>
    <w:rsid w:val="00894A86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3CC0"/>
    <w:rsid w:val="008A4BC8"/>
    <w:rsid w:val="008A525C"/>
    <w:rsid w:val="008A5DD4"/>
    <w:rsid w:val="008A5E57"/>
    <w:rsid w:val="008A618D"/>
    <w:rsid w:val="008A65E2"/>
    <w:rsid w:val="008A69F1"/>
    <w:rsid w:val="008A727E"/>
    <w:rsid w:val="008B041F"/>
    <w:rsid w:val="008B0F4D"/>
    <w:rsid w:val="008B1F4E"/>
    <w:rsid w:val="008B263D"/>
    <w:rsid w:val="008B2F7E"/>
    <w:rsid w:val="008B382D"/>
    <w:rsid w:val="008B41DD"/>
    <w:rsid w:val="008B4704"/>
    <w:rsid w:val="008B55B2"/>
    <w:rsid w:val="008B610E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44F"/>
    <w:rsid w:val="008C7B9C"/>
    <w:rsid w:val="008D08D4"/>
    <w:rsid w:val="008D0A0D"/>
    <w:rsid w:val="008D0AA6"/>
    <w:rsid w:val="008D0F10"/>
    <w:rsid w:val="008D107C"/>
    <w:rsid w:val="008D1112"/>
    <w:rsid w:val="008D122D"/>
    <w:rsid w:val="008D170D"/>
    <w:rsid w:val="008D1C7E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0F8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84"/>
    <w:rsid w:val="008E2C90"/>
    <w:rsid w:val="008E2CA3"/>
    <w:rsid w:val="008E4196"/>
    <w:rsid w:val="008E45FE"/>
    <w:rsid w:val="008E47A7"/>
    <w:rsid w:val="008E5342"/>
    <w:rsid w:val="008E61F1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3ECF"/>
    <w:rsid w:val="008F4B7A"/>
    <w:rsid w:val="008F4B94"/>
    <w:rsid w:val="008F59D4"/>
    <w:rsid w:val="008F5C4C"/>
    <w:rsid w:val="008F6D7B"/>
    <w:rsid w:val="008F6EED"/>
    <w:rsid w:val="008F7218"/>
    <w:rsid w:val="008F7610"/>
    <w:rsid w:val="008F7D0A"/>
    <w:rsid w:val="008F7D57"/>
    <w:rsid w:val="008F7D8F"/>
    <w:rsid w:val="0090006D"/>
    <w:rsid w:val="009001D9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3CD0"/>
    <w:rsid w:val="00903E66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570"/>
    <w:rsid w:val="00911A2A"/>
    <w:rsid w:val="00911BD1"/>
    <w:rsid w:val="00912BCA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547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4F7"/>
    <w:rsid w:val="009318C4"/>
    <w:rsid w:val="009318E9"/>
    <w:rsid w:val="00932535"/>
    <w:rsid w:val="0093302B"/>
    <w:rsid w:val="00933368"/>
    <w:rsid w:val="00933386"/>
    <w:rsid w:val="0093441B"/>
    <w:rsid w:val="00934F9C"/>
    <w:rsid w:val="009352E5"/>
    <w:rsid w:val="00936088"/>
    <w:rsid w:val="0093669E"/>
    <w:rsid w:val="00936700"/>
    <w:rsid w:val="009367DB"/>
    <w:rsid w:val="0093692E"/>
    <w:rsid w:val="00936DFF"/>
    <w:rsid w:val="0093767B"/>
    <w:rsid w:val="00937794"/>
    <w:rsid w:val="00941BD6"/>
    <w:rsid w:val="00942062"/>
    <w:rsid w:val="00942998"/>
    <w:rsid w:val="00944994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462C"/>
    <w:rsid w:val="00954A0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49B"/>
    <w:rsid w:val="00960ECD"/>
    <w:rsid w:val="009611B5"/>
    <w:rsid w:val="00961211"/>
    <w:rsid w:val="00961A52"/>
    <w:rsid w:val="009625A6"/>
    <w:rsid w:val="00963A6D"/>
    <w:rsid w:val="009657AB"/>
    <w:rsid w:val="00965ADA"/>
    <w:rsid w:val="009661A4"/>
    <w:rsid w:val="00966D59"/>
    <w:rsid w:val="00966EB2"/>
    <w:rsid w:val="009675E9"/>
    <w:rsid w:val="00967AF7"/>
    <w:rsid w:val="00970507"/>
    <w:rsid w:val="00970F2F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22EF"/>
    <w:rsid w:val="009823D3"/>
    <w:rsid w:val="00982B2D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A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840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DBD"/>
    <w:rsid w:val="009A36EE"/>
    <w:rsid w:val="009A3F30"/>
    <w:rsid w:val="009A3F4E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A02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3E"/>
    <w:rsid w:val="009C289E"/>
    <w:rsid w:val="009C4516"/>
    <w:rsid w:val="009C5587"/>
    <w:rsid w:val="009C5A3F"/>
    <w:rsid w:val="009C6367"/>
    <w:rsid w:val="009C653B"/>
    <w:rsid w:val="009C7A70"/>
    <w:rsid w:val="009D0DE0"/>
    <w:rsid w:val="009D14BC"/>
    <w:rsid w:val="009D1C52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DDF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6EFE"/>
    <w:rsid w:val="009E7246"/>
    <w:rsid w:val="009E72D3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83E"/>
    <w:rsid w:val="009F3D03"/>
    <w:rsid w:val="009F3D1B"/>
    <w:rsid w:val="009F3DAC"/>
    <w:rsid w:val="009F4060"/>
    <w:rsid w:val="009F444C"/>
    <w:rsid w:val="009F4900"/>
    <w:rsid w:val="009F4E87"/>
    <w:rsid w:val="009F5D81"/>
    <w:rsid w:val="009F71C4"/>
    <w:rsid w:val="009F770E"/>
    <w:rsid w:val="009F778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FD5"/>
    <w:rsid w:val="00A056B6"/>
    <w:rsid w:val="00A058CA"/>
    <w:rsid w:val="00A05CDA"/>
    <w:rsid w:val="00A060CD"/>
    <w:rsid w:val="00A0668A"/>
    <w:rsid w:val="00A070DB"/>
    <w:rsid w:val="00A07B01"/>
    <w:rsid w:val="00A07FAF"/>
    <w:rsid w:val="00A11772"/>
    <w:rsid w:val="00A1185D"/>
    <w:rsid w:val="00A12436"/>
    <w:rsid w:val="00A130DE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8FF"/>
    <w:rsid w:val="00A27C84"/>
    <w:rsid w:val="00A3036D"/>
    <w:rsid w:val="00A30D4A"/>
    <w:rsid w:val="00A311CD"/>
    <w:rsid w:val="00A3128D"/>
    <w:rsid w:val="00A31BCD"/>
    <w:rsid w:val="00A32693"/>
    <w:rsid w:val="00A32A15"/>
    <w:rsid w:val="00A32CF3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05C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624"/>
    <w:rsid w:val="00A45700"/>
    <w:rsid w:val="00A46244"/>
    <w:rsid w:val="00A46380"/>
    <w:rsid w:val="00A4678A"/>
    <w:rsid w:val="00A46888"/>
    <w:rsid w:val="00A46FC2"/>
    <w:rsid w:val="00A47A01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281D"/>
    <w:rsid w:val="00A5364F"/>
    <w:rsid w:val="00A5386F"/>
    <w:rsid w:val="00A53D90"/>
    <w:rsid w:val="00A542A3"/>
    <w:rsid w:val="00A546BB"/>
    <w:rsid w:val="00A54817"/>
    <w:rsid w:val="00A548A6"/>
    <w:rsid w:val="00A54A63"/>
    <w:rsid w:val="00A550FF"/>
    <w:rsid w:val="00A55463"/>
    <w:rsid w:val="00A556EA"/>
    <w:rsid w:val="00A560C6"/>
    <w:rsid w:val="00A566E3"/>
    <w:rsid w:val="00A56E39"/>
    <w:rsid w:val="00A60455"/>
    <w:rsid w:val="00A613AB"/>
    <w:rsid w:val="00A61582"/>
    <w:rsid w:val="00A616E3"/>
    <w:rsid w:val="00A6243B"/>
    <w:rsid w:val="00A6290C"/>
    <w:rsid w:val="00A62927"/>
    <w:rsid w:val="00A631EC"/>
    <w:rsid w:val="00A64E33"/>
    <w:rsid w:val="00A64E87"/>
    <w:rsid w:val="00A6590A"/>
    <w:rsid w:val="00A65CD6"/>
    <w:rsid w:val="00A6636A"/>
    <w:rsid w:val="00A66CB6"/>
    <w:rsid w:val="00A66FB9"/>
    <w:rsid w:val="00A675B2"/>
    <w:rsid w:val="00A7008F"/>
    <w:rsid w:val="00A701AF"/>
    <w:rsid w:val="00A701CF"/>
    <w:rsid w:val="00A70460"/>
    <w:rsid w:val="00A715D1"/>
    <w:rsid w:val="00A7182B"/>
    <w:rsid w:val="00A71C66"/>
    <w:rsid w:val="00A73072"/>
    <w:rsid w:val="00A74046"/>
    <w:rsid w:val="00A742D1"/>
    <w:rsid w:val="00A74551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1D9F"/>
    <w:rsid w:val="00A829DD"/>
    <w:rsid w:val="00A82CD3"/>
    <w:rsid w:val="00A8405D"/>
    <w:rsid w:val="00A845FA"/>
    <w:rsid w:val="00A8551F"/>
    <w:rsid w:val="00A85DBC"/>
    <w:rsid w:val="00A8657E"/>
    <w:rsid w:val="00A875DF"/>
    <w:rsid w:val="00A90D72"/>
    <w:rsid w:val="00A90E96"/>
    <w:rsid w:val="00A911E9"/>
    <w:rsid w:val="00A913F8"/>
    <w:rsid w:val="00A91B48"/>
    <w:rsid w:val="00A91BC6"/>
    <w:rsid w:val="00A91D84"/>
    <w:rsid w:val="00A91F59"/>
    <w:rsid w:val="00A91F6F"/>
    <w:rsid w:val="00A9250F"/>
    <w:rsid w:val="00A92763"/>
    <w:rsid w:val="00A93732"/>
    <w:rsid w:val="00A93808"/>
    <w:rsid w:val="00A93842"/>
    <w:rsid w:val="00A93C1A"/>
    <w:rsid w:val="00A94A47"/>
    <w:rsid w:val="00A950C9"/>
    <w:rsid w:val="00A9537C"/>
    <w:rsid w:val="00A95D35"/>
    <w:rsid w:val="00A961CC"/>
    <w:rsid w:val="00A976A6"/>
    <w:rsid w:val="00A97B12"/>
    <w:rsid w:val="00A97B47"/>
    <w:rsid w:val="00AA016B"/>
    <w:rsid w:val="00AA0AB4"/>
    <w:rsid w:val="00AA127E"/>
    <w:rsid w:val="00AA1602"/>
    <w:rsid w:val="00AA17C4"/>
    <w:rsid w:val="00AA1EBB"/>
    <w:rsid w:val="00AA2133"/>
    <w:rsid w:val="00AA227A"/>
    <w:rsid w:val="00AA29E9"/>
    <w:rsid w:val="00AA2BD4"/>
    <w:rsid w:val="00AA3542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3F44"/>
    <w:rsid w:val="00AB43D7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1A"/>
    <w:rsid w:val="00AC396E"/>
    <w:rsid w:val="00AC5074"/>
    <w:rsid w:val="00AC66AC"/>
    <w:rsid w:val="00AC677B"/>
    <w:rsid w:val="00AC70B9"/>
    <w:rsid w:val="00AC7103"/>
    <w:rsid w:val="00AC7794"/>
    <w:rsid w:val="00AC77A0"/>
    <w:rsid w:val="00AD00EF"/>
    <w:rsid w:val="00AD0F61"/>
    <w:rsid w:val="00AD19BF"/>
    <w:rsid w:val="00AD1D80"/>
    <w:rsid w:val="00AD21DE"/>
    <w:rsid w:val="00AD3BA5"/>
    <w:rsid w:val="00AD4031"/>
    <w:rsid w:val="00AD5D58"/>
    <w:rsid w:val="00AD669A"/>
    <w:rsid w:val="00AD6E87"/>
    <w:rsid w:val="00AD7469"/>
    <w:rsid w:val="00AD795E"/>
    <w:rsid w:val="00AE1C52"/>
    <w:rsid w:val="00AE275C"/>
    <w:rsid w:val="00AE2ADB"/>
    <w:rsid w:val="00AE3123"/>
    <w:rsid w:val="00AE4171"/>
    <w:rsid w:val="00AE4353"/>
    <w:rsid w:val="00AE4BA0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FE6"/>
    <w:rsid w:val="00AF4AEB"/>
    <w:rsid w:val="00AF5046"/>
    <w:rsid w:val="00AF574E"/>
    <w:rsid w:val="00AF60BC"/>
    <w:rsid w:val="00AF6E62"/>
    <w:rsid w:val="00AF7262"/>
    <w:rsid w:val="00AF747B"/>
    <w:rsid w:val="00AF74C2"/>
    <w:rsid w:val="00AF7810"/>
    <w:rsid w:val="00AF7A8A"/>
    <w:rsid w:val="00B00C7C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9A7"/>
    <w:rsid w:val="00B10A66"/>
    <w:rsid w:val="00B10F79"/>
    <w:rsid w:val="00B11A92"/>
    <w:rsid w:val="00B1205A"/>
    <w:rsid w:val="00B12A94"/>
    <w:rsid w:val="00B132E5"/>
    <w:rsid w:val="00B13597"/>
    <w:rsid w:val="00B1405F"/>
    <w:rsid w:val="00B144C0"/>
    <w:rsid w:val="00B14C0C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434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14C9"/>
    <w:rsid w:val="00B3269E"/>
    <w:rsid w:val="00B32978"/>
    <w:rsid w:val="00B33106"/>
    <w:rsid w:val="00B3369A"/>
    <w:rsid w:val="00B33F2D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0D9D"/>
    <w:rsid w:val="00B414B9"/>
    <w:rsid w:val="00B41AF8"/>
    <w:rsid w:val="00B4234D"/>
    <w:rsid w:val="00B42727"/>
    <w:rsid w:val="00B42F15"/>
    <w:rsid w:val="00B42FA3"/>
    <w:rsid w:val="00B4300D"/>
    <w:rsid w:val="00B43135"/>
    <w:rsid w:val="00B43152"/>
    <w:rsid w:val="00B4440D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CEA"/>
    <w:rsid w:val="00B531C5"/>
    <w:rsid w:val="00B533C8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0A7"/>
    <w:rsid w:val="00B6511A"/>
    <w:rsid w:val="00B65B31"/>
    <w:rsid w:val="00B65B4D"/>
    <w:rsid w:val="00B65B72"/>
    <w:rsid w:val="00B65C65"/>
    <w:rsid w:val="00B66265"/>
    <w:rsid w:val="00B664FC"/>
    <w:rsid w:val="00B6664B"/>
    <w:rsid w:val="00B66CF3"/>
    <w:rsid w:val="00B66F16"/>
    <w:rsid w:val="00B67E76"/>
    <w:rsid w:val="00B70398"/>
    <w:rsid w:val="00B70B55"/>
    <w:rsid w:val="00B70C8E"/>
    <w:rsid w:val="00B70DDC"/>
    <w:rsid w:val="00B71A92"/>
    <w:rsid w:val="00B7325C"/>
    <w:rsid w:val="00B737D2"/>
    <w:rsid w:val="00B73C25"/>
    <w:rsid w:val="00B74962"/>
    <w:rsid w:val="00B75BCF"/>
    <w:rsid w:val="00B75DFE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1414"/>
    <w:rsid w:val="00B815C0"/>
    <w:rsid w:val="00B82065"/>
    <w:rsid w:val="00B8266E"/>
    <w:rsid w:val="00B82D4A"/>
    <w:rsid w:val="00B82E5F"/>
    <w:rsid w:val="00B83666"/>
    <w:rsid w:val="00B83ECF"/>
    <w:rsid w:val="00B8446C"/>
    <w:rsid w:val="00B84B3A"/>
    <w:rsid w:val="00B85AAD"/>
    <w:rsid w:val="00B85D9C"/>
    <w:rsid w:val="00B85EF6"/>
    <w:rsid w:val="00B8663D"/>
    <w:rsid w:val="00B86DFC"/>
    <w:rsid w:val="00B86F7D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41F"/>
    <w:rsid w:val="00B96889"/>
    <w:rsid w:val="00B96897"/>
    <w:rsid w:val="00BA0142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3F6E"/>
    <w:rsid w:val="00BA41ED"/>
    <w:rsid w:val="00BA5778"/>
    <w:rsid w:val="00BA6097"/>
    <w:rsid w:val="00BA6749"/>
    <w:rsid w:val="00BA683A"/>
    <w:rsid w:val="00BA6C82"/>
    <w:rsid w:val="00BA6D3F"/>
    <w:rsid w:val="00BA7377"/>
    <w:rsid w:val="00BA7D63"/>
    <w:rsid w:val="00BA7DF5"/>
    <w:rsid w:val="00BB08E3"/>
    <w:rsid w:val="00BB0C63"/>
    <w:rsid w:val="00BB142C"/>
    <w:rsid w:val="00BB14D6"/>
    <w:rsid w:val="00BB1991"/>
    <w:rsid w:val="00BB20D0"/>
    <w:rsid w:val="00BB27A4"/>
    <w:rsid w:val="00BB27FD"/>
    <w:rsid w:val="00BB38A0"/>
    <w:rsid w:val="00BB3A7F"/>
    <w:rsid w:val="00BB3B48"/>
    <w:rsid w:val="00BB3DBB"/>
    <w:rsid w:val="00BB5041"/>
    <w:rsid w:val="00BB50E8"/>
    <w:rsid w:val="00BB6469"/>
    <w:rsid w:val="00BB667B"/>
    <w:rsid w:val="00BB6C4E"/>
    <w:rsid w:val="00BB772A"/>
    <w:rsid w:val="00BC0F87"/>
    <w:rsid w:val="00BC14FA"/>
    <w:rsid w:val="00BC1B8D"/>
    <w:rsid w:val="00BC2AC3"/>
    <w:rsid w:val="00BC2C1D"/>
    <w:rsid w:val="00BC5483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29D"/>
    <w:rsid w:val="00BD78A8"/>
    <w:rsid w:val="00BD791E"/>
    <w:rsid w:val="00BD7960"/>
    <w:rsid w:val="00BD7E07"/>
    <w:rsid w:val="00BE11B8"/>
    <w:rsid w:val="00BE1360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384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473"/>
    <w:rsid w:val="00BF3D0C"/>
    <w:rsid w:val="00BF5666"/>
    <w:rsid w:val="00BF5A20"/>
    <w:rsid w:val="00BF5D84"/>
    <w:rsid w:val="00BF5FDC"/>
    <w:rsid w:val="00BF61CA"/>
    <w:rsid w:val="00BF6467"/>
    <w:rsid w:val="00BF66C0"/>
    <w:rsid w:val="00BF6F01"/>
    <w:rsid w:val="00BF7DB1"/>
    <w:rsid w:val="00C003B3"/>
    <w:rsid w:val="00C01199"/>
    <w:rsid w:val="00C011CD"/>
    <w:rsid w:val="00C01545"/>
    <w:rsid w:val="00C022F7"/>
    <w:rsid w:val="00C02377"/>
    <w:rsid w:val="00C02E33"/>
    <w:rsid w:val="00C02F39"/>
    <w:rsid w:val="00C0304F"/>
    <w:rsid w:val="00C035BA"/>
    <w:rsid w:val="00C03F2F"/>
    <w:rsid w:val="00C043CA"/>
    <w:rsid w:val="00C04A85"/>
    <w:rsid w:val="00C05039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73F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5E34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43B9"/>
    <w:rsid w:val="00C34474"/>
    <w:rsid w:val="00C347AA"/>
    <w:rsid w:val="00C34858"/>
    <w:rsid w:val="00C34CBA"/>
    <w:rsid w:val="00C359F8"/>
    <w:rsid w:val="00C367EE"/>
    <w:rsid w:val="00C36CA7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596"/>
    <w:rsid w:val="00C458C4"/>
    <w:rsid w:val="00C4694B"/>
    <w:rsid w:val="00C47739"/>
    <w:rsid w:val="00C47FB1"/>
    <w:rsid w:val="00C5086F"/>
    <w:rsid w:val="00C509D7"/>
    <w:rsid w:val="00C5137F"/>
    <w:rsid w:val="00C51470"/>
    <w:rsid w:val="00C51A50"/>
    <w:rsid w:val="00C51F93"/>
    <w:rsid w:val="00C52924"/>
    <w:rsid w:val="00C52BDA"/>
    <w:rsid w:val="00C52F3C"/>
    <w:rsid w:val="00C53590"/>
    <w:rsid w:val="00C5427B"/>
    <w:rsid w:val="00C54A49"/>
    <w:rsid w:val="00C5520F"/>
    <w:rsid w:val="00C552BD"/>
    <w:rsid w:val="00C559F4"/>
    <w:rsid w:val="00C55A94"/>
    <w:rsid w:val="00C5618C"/>
    <w:rsid w:val="00C56B1C"/>
    <w:rsid w:val="00C574C6"/>
    <w:rsid w:val="00C57691"/>
    <w:rsid w:val="00C57BE6"/>
    <w:rsid w:val="00C606E3"/>
    <w:rsid w:val="00C60D17"/>
    <w:rsid w:val="00C60D92"/>
    <w:rsid w:val="00C6182B"/>
    <w:rsid w:val="00C61D39"/>
    <w:rsid w:val="00C645C7"/>
    <w:rsid w:val="00C657F3"/>
    <w:rsid w:val="00C66897"/>
    <w:rsid w:val="00C66B59"/>
    <w:rsid w:val="00C676E8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0F52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87BB2"/>
    <w:rsid w:val="00C91734"/>
    <w:rsid w:val="00C91D0D"/>
    <w:rsid w:val="00C92E43"/>
    <w:rsid w:val="00C93280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97445"/>
    <w:rsid w:val="00CA0201"/>
    <w:rsid w:val="00CA0980"/>
    <w:rsid w:val="00CA1039"/>
    <w:rsid w:val="00CA111D"/>
    <w:rsid w:val="00CA2163"/>
    <w:rsid w:val="00CA231F"/>
    <w:rsid w:val="00CA28CE"/>
    <w:rsid w:val="00CA334B"/>
    <w:rsid w:val="00CA35A0"/>
    <w:rsid w:val="00CA4F52"/>
    <w:rsid w:val="00CA5B58"/>
    <w:rsid w:val="00CA5E0B"/>
    <w:rsid w:val="00CA5E21"/>
    <w:rsid w:val="00CA67B1"/>
    <w:rsid w:val="00CA6E63"/>
    <w:rsid w:val="00CA6EA7"/>
    <w:rsid w:val="00CA703B"/>
    <w:rsid w:val="00CA7475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6CB9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1932"/>
    <w:rsid w:val="00CF1B8B"/>
    <w:rsid w:val="00CF35F4"/>
    <w:rsid w:val="00CF3BC4"/>
    <w:rsid w:val="00CF5340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BA6"/>
    <w:rsid w:val="00D05D5F"/>
    <w:rsid w:val="00D05D62"/>
    <w:rsid w:val="00D05D8B"/>
    <w:rsid w:val="00D06D38"/>
    <w:rsid w:val="00D07663"/>
    <w:rsid w:val="00D07890"/>
    <w:rsid w:val="00D07AD9"/>
    <w:rsid w:val="00D1015D"/>
    <w:rsid w:val="00D10B52"/>
    <w:rsid w:val="00D10F4A"/>
    <w:rsid w:val="00D10F75"/>
    <w:rsid w:val="00D11CC4"/>
    <w:rsid w:val="00D11E51"/>
    <w:rsid w:val="00D1275B"/>
    <w:rsid w:val="00D12A9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5C7D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9E6"/>
    <w:rsid w:val="00D52A8E"/>
    <w:rsid w:val="00D533C1"/>
    <w:rsid w:val="00D5406C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E86"/>
    <w:rsid w:val="00D62087"/>
    <w:rsid w:val="00D62448"/>
    <w:rsid w:val="00D6258D"/>
    <w:rsid w:val="00D62AAA"/>
    <w:rsid w:val="00D62E2E"/>
    <w:rsid w:val="00D630FF"/>
    <w:rsid w:val="00D63659"/>
    <w:rsid w:val="00D640B5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9DD"/>
    <w:rsid w:val="00D87D4C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7B"/>
    <w:rsid w:val="00D938D4"/>
    <w:rsid w:val="00D9409E"/>
    <w:rsid w:val="00D9503D"/>
    <w:rsid w:val="00D9507E"/>
    <w:rsid w:val="00D95485"/>
    <w:rsid w:val="00D95924"/>
    <w:rsid w:val="00D96227"/>
    <w:rsid w:val="00D963C6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5339"/>
    <w:rsid w:val="00DA5562"/>
    <w:rsid w:val="00DA666B"/>
    <w:rsid w:val="00DA68FA"/>
    <w:rsid w:val="00DA6B4A"/>
    <w:rsid w:val="00DA7D8B"/>
    <w:rsid w:val="00DA7D98"/>
    <w:rsid w:val="00DA7F2E"/>
    <w:rsid w:val="00DB0037"/>
    <w:rsid w:val="00DB0882"/>
    <w:rsid w:val="00DB0F0F"/>
    <w:rsid w:val="00DB1708"/>
    <w:rsid w:val="00DB1F2A"/>
    <w:rsid w:val="00DB1F4D"/>
    <w:rsid w:val="00DB24A2"/>
    <w:rsid w:val="00DB2818"/>
    <w:rsid w:val="00DB2AF4"/>
    <w:rsid w:val="00DB30F5"/>
    <w:rsid w:val="00DB315D"/>
    <w:rsid w:val="00DB3DBD"/>
    <w:rsid w:val="00DB44E1"/>
    <w:rsid w:val="00DB46AC"/>
    <w:rsid w:val="00DB4CF2"/>
    <w:rsid w:val="00DB533E"/>
    <w:rsid w:val="00DB565E"/>
    <w:rsid w:val="00DB58F9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C1B"/>
    <w:rsid w:val="00DC3CFE"/>
    <w:rsid w:val="00DC591A"/>
    <w:rsid w:val="00DC5A56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BD0"/>
    <w:rsid w:val="00DD34BC"/>
    <w:rsid w:val="00DD413F"/>
    <w:rsid w:val="00DD5DC5"/>
    <w:rsid w:val="00DD655B"/>
    <w:rsid w:val="00DD6920"/>
    <w:rsid w:val="00DD69DC"/>
    <w:rsid w:val="00DD6C37"/>
    <w:rsid w:val="00DD78A4"/>
    <w:rsid w:val="00DE1526"/>
    <w:rsid w:val="00DE1C6E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DF7D80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6CD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0584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76"/>
    <w:rsid w:val="00E22FB8"/>
    <w:rsid w:val="00E230D0"/>
    <w:rsid w:val="00E23959"/>
    <w:rsid w:val="00E23B45"/>
    <w:rsid w:val="00E24BB7"/>
    <w:rsid w:val="00E259FC"/>
    <w:rsid w:val="00E26689"/>
    <w:rsid w:val="00E267EF"/>
    <w:rsid w:val="00E26D2C"/>
    <w:rsid w:val="00E27163"/>
    <w:rsid w:val="00E27916"/>
    <w:rsid w:val="00E31057"/>
    <w:rsid w:val="00E311A1"/>
    <w:rsid w:val="00E324B2"/>
    <w:rsid w:val="00E32650"/>
    <w:rsid w:val="00E3298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E16"/>
    <w:rsid w:val="00E55345"/>
    <w:rsid w:val="00E55404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4E1C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2E4"/>
    <w:rsid w:val="00E83583"/>
    <w:rsid w:val="00E83D14"/>
    <w:rsid w:val="00E84A03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4E"/>
    <w:rsid w:val="00E93466"/>
    <w:rsid w:val="00E93697"/>
    <w:rsid w:val="00E94D39"/>
    <w:rsid w:val="00E95081"/>
    <w:rsid w:val="00E955DF"/>
    <w:rsid w:val="00E96BA7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79D"/>
    <w:rsid w:val="00EA3C24"/>
    <w:rsid w:val="00EA3C48"/>
    <w:rsid w:val="00EA42FE"/>
    <w:rsid w:val="00EA4465"/>
    <w:rsid w:val="00EA497A"/>
    <w:rsid w:val="00EA4B30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2992"/>
    <w:rsid w:val="00EB3972"/>
    <w:rsid w:val="00EB3A97"/>
    <w:rsid w:val="00EB4B4D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190D"/>
    <w:rsid w:val="00EC256A"/>
    <w:rsid w:val="00EC2724"/>
    <w:rsid w:val="00EC29BD"/>
    <w:rsid w:val="00EC2B35"/>
    <w:rsid w:val="00EC2C07"/>
    <w:rsid w:val="00EC2E2F"/>
    <w:rsid w:val="00EC37FA"/>
    <w:rsid w:val="00EC3960"/>
    <w:rsid w:val="00EC3B16"/>
    <w:rsid w:val="00EC3EBD"/>
    <w:rsid w:val="00EC461E"/>
    <w:rsid w:val="00EC472F"/>
    <w:rsid w:val="00EC52BA"/>
    <w:rsid w:val="00EC534B"/>
    <w:rsid w:val="00EC565F"/>
    <w:rsid w:val="00EC680F"/>
    <w:rsid w:val="00EC6CF4"/>
    <w:rsid w:val="00EC6FC8"/>
    <w:rsid w:val="00EC7C01"/>
    <w:rsid w:val="00ED066D"/>
    <w:rsid w:val="00ED0F3F"/>
    <w:rsid w:val="00ED181C"/>
    <w:rsid w:val="00ED1DF1"/>
    <w:rsid w:val="00ED2066"/>
    <w:rsid w:val="00ED341A"/>
    <w:rsid w:val="00ED3870"/>
    <w:rsid w:val="00ED42D8"/>
    <w:rsid w:val="00ED5501"/>
    <w:rsid w:val="00ED5683"/>
    <w:rsid w:val="00ED56CA"/>
    <w:rsid w:val="00ED5BCD"/>
    <w:rsid w:val="00ED72B0"/>
    <w:rsid w:val="00ED797B"/>
    <w:rsid w:val="00ED7B26"/>
    <w:rsid w:val="00EE0083"/>
    <w:rsid w:val="00EE01DA"/>
    <w:rsid w:val="00EE05F0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7A9"/>
    <w:rsid w:val="00EE3E05"/>
    <w:rsid w:val="00EE3F33"/>
    <w:rsid w:val="00EE41A9"/>
    <w:rsid w:val="00EE4381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42E2"/>
    <w:rsid w:val="00F052E9"/>
    <w:rsid w:val="00F05B92"/>
    <w:rsid w:val="00F05D0B"/>
    <w:rsid w:val="00F05F19"/>
    <w:rsid w:val="00F06C88"/>
    <w:rsid w:val="00F072D8"/>
    <w:rsid w:val="00F07653"/>
    <w:rsid w:val="00F10DF7"/>
    <w:rsid w:val="00F11FEF"/>
    <w:rsid w:val="00F129F3"/>
    <w:rsid w:val="00F135A6"/>
    <w:rsid w:val="00F135D1"/>
    <w:rsid w:val="00F13BB6"/>
    <w:rsid w:val="00F13EE4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17A3B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08F"/>
    <w:rsid w:val="00F30545"/>
    <w:rsid w:val="00F3057B"/>
    <w:rsid w:val="00F306FB"/>
    <w:rsid w:val="00F30730"/>
    <w:rsid w:val="00F31B8B"/>
    <w:rsid w:val="00F31EF0"/>
    <w:rsid w:val="00F3217C"/>
    <w:rsid w:val="00F3253C"/>
    <w:rsid w:val="00F33F58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1A2B"/>
    <w:rsid w:val="00F42BDF"/>
    <w:rsid w:val="00F42F75"/>
    <w:rsid w:val="00F43400"/>
    <w:rsid w:val="00F44046"/>
    <w:rsid w:val="00F440A7"/>
    <w:rsid w:val="00F45267"/>
    <w:rsid w:val="00F455FA"/>
    <w:rsid w:val="00F45907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189"/>
    <w:rsid w:val="00F534F6"/>
    <w:rsid w:val="00F5363B"/>
    <w:rsid w:val="00F53BEB"/>
    <w:rsid w:val="00F555F1"/>
    <w:rsid w:val="00F55695"/>
    <w:rsid w:val="00F5629A"/>
    <w:rsid w:val="00F57369"/>
    <w:rsid w:val="00F574DC"/>
    <w:rsid w:val="00F57FA4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294B"/>
    <w:rsid w:val="00F632E7"/>
    <w:rsid w:val="00F63976"/>
    <w:rsid w:val="00F63F64"/>
    <w:rsid w:val="00F641AE"/>
    <w:rsid w:val="00F646E5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1B92"/>
    <w:rsid w:val="00F7224D"/>
    <w:rsid w:val="00F7266C"/>
    <w:rsid w:val="00F73173"/>
    <w:rsid w:val="00F7327B"/>
    <w:rsid w:val="00F73935"/>
    <w:rsid w:val="00F73BFA"/>
    <w:rsid w:val="00F73FC3"/>
    <w:rsid w:val="00F741DB"/>
    <w:rsid w:val="00F744BB"/>
    <w:rsid w:val="00F7542C"/>
    <w:rsid w:val="00F755E6"/>
    <w:rsid w:val="00F75696"/>
    <w:rsid w:val="00F75899"/>
    <w:rsid w:val="00F75A4F"/>
    <w:rsid w:val="00F75D60"/>
    <w:rsid w:val="00F760BF"/>
    <w:rsid w:val="00F76B9A"/>
    <w:rsid w:val="00F76E77"/>
    <w:rsid w:val="00F776D5"/>
    <w:rsid w:val="00F778EA"/>
    <w:rsid w:val="00F77DDB"/>
    <w:rsid w:val="00F77E0C"/>
    <w:rsid w:val="00F77E35"/>
    <w:rsid w:val="00F8034D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449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3961"/>
    <w:rsid w:val="00F94466"/>
    <w:rsid w:val="00F9478F"/>
    <w:rsid w:val="00F956F1"/>
    <w:rsid w:val="00F958EA"/>
    <w:rsid w:val="00F95BC3"/>
    <w:rsid w:val="00F95C4F"/>
    <w:rsid w:val="00F95DB1"/>
    <w:rsid w:val="00F96451"/>
    <w:rsid w:val="00F97673"/>
    <w:rsid w:val="00F9767B"/>
    <w:rsid w:val="00F9790A"/>
    <w:rsid w:val="00F97CFF"/>
    <w:rsid w:val="00F97F01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6C04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5E84"/>
    <w:rsid w:val="00FB62FA"/>
    <w:rsid w:val="00FB66CA"/>
    <w:rsid w:val="00FB7361"/>
    <w:rsid w:val="00FB7738"/>
    <w:rsid w:val="00FC051F"/>
    <w:rsid w:val="00FC0608"/>
    <w:rsid w:val="00FC06B8"/>
    <w:rsid w:val="00FC0B6E"/>
    <w:rsid w:val="00FC0CF0"/>
    <w:rsid w:val="00FC14E7"/>
    <w:rsid w:val="00FC17E4"/>
    <w:rsid w:val="00FC1B45"/>
    <w:rsid w:val="00FC218D"/>
    <w:rsid w:val="00FC24BB"/>
    <w:rsid w:val="00FC3C19"/>
    <w:rsid w:val="00FC3CB1"/>
    <w:rsid w:val="00FC46BC"/>
    <w:rsid w:val="00FC4D07"/>
    <w:rsid w:val="00FC531D"/>
    <w:rsid w:val="00FC5652"/>
    <w:rsid w:val="00FC588C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6FC"/>
    <w:rsid w:val="00FD4DF8"/>
    <w:rsid w:val="00FD5595"/>
    <w:rsid w:val="00FD63E5"/>
    <w:rsid w:val="00FD6529"/>
    <w:rsid w:val="00FD7672"/>
    <w:rsid w:val="00FD769A"/>
    <w:rsid w:val="00FE03AB"/>
    <w:rsid w:val="00FE0E40"/>
    <w:rsid w:val="00FE115F"/>
    <w:rsid w:val="00FE1529"/>
    <w:rsid w:val="00FE207D"/>
    <w:rsid w:val="00FE223C"/>
    <w:rsid w:val="00FE30D7"/>
    <w:rsid w:val="00FE3C4C"/>
    <w:rsid w:val="00FE4150"/>
    <w:rsid w:val="00FE6469"/>
    <w:rsid w:val="00FE678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A84"/>
    <w:rsid w:val="00FF3CB3"/>
    <w:rsid w:val="00FF40E7"/>
    <w:rsid w:val="00FF4498"/>
    <w:rsid w:val="00FF46F6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3B84D"/>
  <w15:docId w15:val="{0F36F1FA-7057-410E-B14A-76E97ACE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B83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67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6789"/>
    <w:rPr>
      <w:rFonts w:ascii="Courier New" w:eastAsia="Times New Roman" w:hAnsi="Courier New" w:cs="Courier New"/>
    </w:rPr>
  </w:style>
  <w:style w:type="paragraph" w:customStyle="1" w:styleId="Comments">
    <w:name w:val="Comments"/>
    <w:basedOn w:val="Normal"/>
    <w:link w:val="CommentsChar"/>
    <w:qFormat/>
    <w:rsid w:val="008658D8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8658D8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qFormat/>
    <w:rsid w:val="00F574DC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basedOn w:val="DefaultParagraphFont"/>
    <w:link w:val="Proposal"/>
    <w:rsid w:val="00F574DC"/>
    <w:rPr>
      <w:rFonts w:ascii="Arial" w:eastAsia="Times New Roman" w:hAnsi="Arial"/>
      <w:b/>
      <w:bCs/>
      <w:lang w:val="en-GB" w:eastAsia="zh-CN"/>
    </w:rPr>
  </w:style>
  <w:style w:type="numbering" w:customStyle="1" w:styleId="Proposals">
    <w:name w:val="Proposals"/>
    <w:uiPriority w:val="99"/>
    <w:rsid w:val="00F574DC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47C14E3-961D-40E6-8506-35982214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36936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R1- 1908412</vt:lpstr>
    </vt:vector>
  </TitlesOfParts>
  <Company>MediaTek</Company>
  <LinksUpToDate>false</LinksUpToDate>
  <CharactersWithSpaces>3059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R1-1912120</dc:title>
  <dc:creator/>
  <dc:description/>
  <cp:lastModifiedBy>Mohammed Al-Imari</cp:lastModifiedBy>
  <cp:revision>35</cp:revision>
  <cp:lastPrinted>2017-09-11T16:45:00Z</cp:lastPrinted>
  <dcterms:created xsi:type="dcterms:W3CDTF">2017-10-02T09:44:00Z</dcterms:created>
  <dcterms:modified xsi:type="dcterms:W3CDTF">2020-02-14T19:54:00Z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